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90" w:type="dxa"/>
        <w:tblInd w:w="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4234"/>
        <w:gridCol w:w="1440"/>
        <w:gridCol w:w="3330"/>
        <w:gridCol w:w="4166"/>
      </w:tblGrid>
      <w:tr w:rsidR="007058AD" w:rsidRPr="007058AD" w14:paraId="21093B9F" w14:textId="77777777" w:rsidTr="008D698B">
        <w:tc>
          <w:tcPr>
            <w:tcW w:w="1320" w:type="dxa"/>
            <w:shd w:val="clear" w:color="auto" w:fill="8EAADB"/>
          </w:tcPr>
          <w:p w14:paraId="6E9E7FAA" w14:textId="77777777" w:rsidR="00DE4936" w:rsidRPr="007058AD" w:rsidRDefault="00DE4936" w:rsidP="00DE4936">
            <w:pPr>
              <w:rPr>
                <w:rFonts w:ascii="Arial Narrow" w:eastAsia="Times New Roman" w:hAnsi="Arial Narrow"/>
                <w:b/>
                <w:szCs w:val="20"/>
              </w:rPr>
            </w:pPr>
            <w:r w:rsidRPr="007058AD">
              <w:rPr>
                <w:rFonts w:ascii="Arial Narrow" w:eastAsia="Times New Roman" w:hAnsi="Arial Narrow"/>
                <w:b/>
                <w:szCs w:val="20"/>
              </w:rPr>
              <w:t>Time</w:t>
            </w:r>
          </w:p>
        </w:tc>
        <w:tc>
          <w:tcPr>
            <w:tcW w:w="4234" w:type="dxa"/>
            <w:shd w:val="clear" w:color="auto" w:fill="8EAADB"/>
          </w:tcPr>
          <w:p w14:paraId="51949B50" w14:textId="77777777" w:rsidR="00DE4936" w:rsidRPr="007058AD" w:rsidRDefault="00DE4936" w:rsidP="00DE4936">
            <w:pPr>
              <w:rPr>
                <w:rFonts w:ascii="Arial Narrow" w:eastAsia="Times New Roman" w:hAnsi="Arial Narrow"/>
                <w:b/>
              </w:rPr>
            </w:pPr>
            <w:r w:rsidRPr="007058AD">
              <w:rPr>
                <w:rFonts w:ascii="Arial Narrow" w:eastAsia="Times New Roman" w:hAnsi="Arial Narrow"/>
                <w:b/>
              </w:rPr>
              <w:t>Agenda Item</w:t>
            </w:r>
          </w:p>
        </w:tc>
        <w:tc>
          <w:tcPr>
            <w:tcW w:w="1440" w:type="dxa"/>
            <w:shd w:val="clear" w:color="auto" w:fill="8EAADB"/>
          </w:tcPr>
          <w:p w14:paraId="4D171DF5" w14:textId="77777777" w:rsidR="00DE4936" w:rsidRPr="007058AD" w:rsidRDefault="00DE4936" w:rsidP="00DE4936">
            <w:pPr>
              <w:rPr>
                <w:rFonts w:ascii="Arial Narrow" w:eastAsia="Times New Roman" w:hAnsi="Arial Narrow"/>
                <w:b/>
              </w:rPr>
            </w:pPr>
            <w:r w:rsidRPr="007058AD">
              <w:rPr>
                <w:rFonts w:ascii="Arial Narrow" w:eastAsia="Times New Roman" w:hAnsi="Arial Narrow"/>
                <w:b/>
              </w:rPr>
              <w:t>Presenters</w:t>
            </w:r>
          </w:p>
        </w:tc>
        <w:tc>
          <w:tcPr>
            <w:tcW w:w="3330" w:type="dxa"/>
            <w:shd w:val="clear" w:color="auto" w:fill="8EAADB"/>
          </w:tcPr>
          <w:p w14:paraId="0AE52E4D" w14:textId="77777777" w:rsidR="00DE4936" w:rsidRPr="007058AD" w:rsidRDefault="00DE4936" w:rsidP="00DE4936">
            <w:pPr>
              <w:rPr>
                <w:rFonts w:ascii="Arial Narrow" w:eastAsia="Times New Roman" w:hAnsi="Arial Narrow"/>
                <w:b/>
              </w:rPr>
            </w:pPr>
            <w:r w:rsidRPr="007058AD">
              <w:rPr>
                <w:rFonts w:ascii="Arial Narrow" w:eastAsia="Times New Roman" w:hAnsi="Arial Narrow"/>
                <w:b/>
              </w:rPr>
              <w:t>Outcome</w:t>
            </w:r>
          </w:p>
        </w:tc>
        <w:tc>
          <w:tcPr>
            <w:tcW w:w="4166" w:type="dxa"/>
            <w:shd w:val="clear" w:color="auto" w:fill="8EAADB"/>
          </w:tcPr>
          <w:p w14:paraId="152E01D6" w14:textId="7F898AAB" w:rsidR="00DE4936" w:rsidRPr="007058AD" w:rsidRDefault="00660FFC" w:rsidP="00DE4936">
            <w:pPr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eastAsia="Times New Roman" w:hAnsi="Arial Narrow"/>
                <w:b/>
              </w:rPr>
              <w:t>Material to Review</w:t>
            </w:r>
          </w:p>
        </w:tc>
      </w:tr>
      <w:tr w:rsidR="00DE4936" w:rsidRPr="00DE4936" w14:paraId="5A24E29B" w14:textId="77777777" w:rsidTr="008D698B">
        <w:trPr>
          <w:trHeight w:val="579"/>
        </w:trPr>
        <w:tc>
          <w:tcPr>
            <w:tcW w:w="1320" w:type="dxa"/>
          </w:tcPr>
          <w:p w14:paraId="7A41042C" w14:textId="79FF278F" w:rsidR="00DE4936" w:rsidRPr="00DE4936" w:rsidRDefault="001D7AAD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165AE3">
              <w:rPr>
                <w:rFonts w:ascii="Arial Narrow" w:eastAsia="Times New Roman" w:hAnsi="Arial Narrow" w:cs="Arial"/>
                <w:sz w:val="22"/>
                <w:szCs w:val="22"/>
              </w:rPr>
              <w:t>:00</w:t>
            </w:r>
            <w:r w:rsidR="00D3609F">
              <w:rPr>
                <w:rFonts w:ascii="Arial Narrow" w:eastAsia="Times New Roman" w:hAnsi="Arial Narrow" w:cs="Arial"/>
                <w:sz w:val="22"/>
                <w:szCs w:val="22"/>
              </w:rPr>
              <w:t xml:space="preserve"> p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>m</w:t>
            </w:r>
            <w:r w:rsidR="007058AD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</w:tcPr>
          <w:p w14:paraId="2B49FBC7" w14:textId="77777777" w:rsidR="00DE4936" w:rsidRPr="00AC6E6F" w:rsidRDefault="00DE4936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 w:rsidRPr="00AC6E6F">
              <w:rPr>
                <w:rFonts w:ascii="Arial Narrow" w:eastAsia="Times New Roman" w:hAnsi="Arial Narrow" w:cs="Arial"/>
                <w:b/>
                <w:sz w:val="22"/>
                <w:szCs w:val="22"/>
              </w:rPr>
              <w:t>Welcome/</w:t>
            </w:r>
            <w:r w:rsidR="00F83788" w:rsidRPr="00AC6E6F">
              <w:rPr>
                <w:rFonts w:ascii="Arial Narrow" w:eastAsia="Times New Roman" w:hAnsi="Arial Narrow" w:cs="Arial"/>
                <w:b/>
                <w:sz w:val="22"/>
                <w:szCs w:val="22"/>
              </w:rPr>
              <w:t>Roll Call</w:t>
            </w:r>
          </w:p>
        </w:tc>
        <w:tc>
          <w:tcPr>
            <w:tcW w:w="1440" w:type="dxa"/>
          </w:tcPr>
          <w:p w14:paraId="504CDB6E" w14:textId="77777777" w:rsidR="00F83788" w:rsidRDefault="001D7AAD" w:rsidP="00F83788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2F8AF882" w14:textId="77777777" w:rsidR="001D7AAD" w:rsidRPr="00DE4936" w:rsidRDefault="001D7AAD" w:rsidP="00F83788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J. Millar</w:t>
            </w:r>
          </w:p>
        </w:tc>
        <w:tc>
          <w:tcPr>
            <w:tcW w:w="3330" w:type="dxa"/>
          </w:tcPr>
          <w:p w14:paraId="38DA5D16" w14:textId="32FAE0D2" w:rsidR="00660FFC" w:rsidRPr="004905C4" w:rsidRDefault="00660FFC" w:rsidP="00660FF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 w:rsidRPr="004905C4">
              <w:rPr>
                <w:rFonts w:ascii="Arial Narrow" w:eastAsia="Times New Roman" w:hAnsi="Arial Narrow" w:cs="Arial"/>
                <w:sz w:val="22"/>
                <w:szCs w:val="22"/>
              </w:rPr>
              <w:t>Introd</w:t>
            </w:r>
            <w:r w:rsidR="004905C4" w:rsidRPr="004905C4">
              <w:rPr>
                <w:rFonts w:ascii="Arial Narrow" w:eastAsia="Times New Roman" w:hAnsi="Arial Narrow" w:cs="Arial"/>
                <w:sz w:val="22"/>
                <w:szCs w:val="22"/>
              </w:rPr>
              <w:t>uct</w:t>
            </w:r>
            <w:r w:rsidRPr="004905C4">
              <w:rPr>
                <w:rFonts w:ascii="Arial Narrow" w:eastAsia="Times New Roman" w:hAnsi="Arial Narrow" w:cs="Arial"/>
                <w:sz w:val="22"/>
                <w:szCs w:val="22"/>
              </w:rPr>
              <w:t xml:space="preserve">ions </w:t>
            </w:r>
            <w:r w:rsidR="00F65725">
              <w:rPr>
                <w:rFonts w:ascii="Arial Narrow" w:eastAsia="Times New Roman" w:hAnsi="Arial Narrow" w:cs="Arial"/>
                <w:sz w:val="22"/>
                <w:szCs w:val="22"/>
              </w:rPr>
              <w:t>by newcomers</w:t>
            </w:r>
            <w:r w:rsidRPr="004905C4">
              <w:rPr>
                <w:rFonts w:ascii="Arial Narrow" w:eastAsia="Times New Roman" w:hAnsi="Arial Narrow" w:cs="Arial"/>
                <w:sz w:val="22"/>
                <w:szCs w:val="22"/>
              </w:rPr>
              <w:t>,</w:t>
            </w:r>
          </w:p>
          <w:p w14:paraId="0E8C9128" w14:textId="77777777" w:rsidR="003C6586" w:rsidRPr="004905C4" w:rsidRDefault="00660FFC" w:rsidP="00660FF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 w:rsidRPr="004905C4">
              <w:rPr>
                <w:rFonts w:ascii="Arial Narrow" w:eastAsia="Times New Roman" w:hAnsi="Arial Narrow" w:cs="Arial"/>
                <w:sz w:val="22"/>
                <w:szCs w:val="22"/>
              </w:rPr>
              <w:t xml:space="preserve">Roll call taken </w:t>
            </w:r>
          </w:p>
          <w:p w14:paraId="19D11FD9" w14:textId="77777777" w:rsidR="004905C4" w:rsidRDefault="004905C4" w:rsidP="00660FFC">
            <w:pPr>
              <w:rPr>
                <w:rFonts w:ascii="Arial Narrow" w:eastAsia="Times New Roman" w:hAnsi="Arial Narrow" w:cs="Arial"/>
                <w:sz w:val="22"/>
                <w:szCs w:val="22"/>
                <w:highlight w:val="cyan"/>
              </w:rPr>
            </w:pPr>
          </w:p>
          <w:p w14:paraId="03975146" w14:textId="77777777" w:rsidR="00387B9B" w:rsidRDefault="00387B9B" w:rsidP="002C16E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New to group: </w:t>
            </w:r>
          </w:p>
          <w:p w14:paraId="6B48F895" w14:textId="7AB20008" w:rsidR="004905C4" w:rsidRDefault="002C16EC" w:rsidP="002C16E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Kiri Elliott </w:t>
            </w:r>
            <w:r w:rsidR="00387B9B">
              <w:rPr>
                <w:rFonts w:ascii="Arial Narrow" w:eastAsia="Times New Roman" w:hAnsi="Arial Narrow" w:cs="Arial"/>
                <w:sz w:val="22"/>
                <w:szCs w:val="22"/>
              </w:rPr>
              <w:t>(UK)</w:t>
            </w:r>
          </w:p>
          <w:p w14:paraId="19B81C09" w14:textId="44C3164A" w:rsidR="00387B9B" w:rsidRDefault="00387B9B" w:rsidP="002C16E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proofErr w:type="spellStart"/>
            <w:r>
              <w:rPr>
                <w:rFonts w:ascii="Arial Narrow" w:eastAsia="Times New Roman" w:hAnsi="Arial Narrow" w:cs="Arial"/>
                <w:sz w:val="22"/>
                <w:szCs w:val="22"/>
              </w:rPr>
              <w:t>Marlis</w:t>
            </w:r>
            <w:proofErr w:type="spellEnd"/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Atkins (Canada)</w:t>
            </w:r>
          </w:p>
          <w:p w14:paraId="35175414" w14:textId="79EE7A21" w:rsidR="00473446" w:rsidRPr="004905C4" w:rsidRDefault="00473446" w:rsidP="002C16E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 w:rsidRPr="00473446">
              <w:rPr>
                <w:rFonts w:ascii="Arial Narrow" w:eastAsia="Times New Roman" w:hAnsi="Arial Narrow" w:cs="Arial"/>
                <w:sz w:val="22"/>
                <w:szCs w:val="22"/>
              </w:rPr>
              <w:t>Zac Whitewood-</w:t>
            </w:r>
            <w:proofErr w:type="spellStart"/>
            <w:r w:rsidRPr="00473446">
              <w:rPr>
                <w:rFonts w:ascii="Arial Narrow" w:eastAsia="Times New Roman" w:hAnsi="Arial Narrow" w:cs="Arial"/>
                <w:sz w:val="22"/>
                <w:szCs w:val="22"/>
              </w:rPr>
              <w:t>Moores</w:t>
            </w:r>
            <w:proofErr w:type="spellEnd"/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166" w:type="dxa"/>
          </w:tcPr>
          <w:p w14:paraId="5B0140EE" w14:textId="61B47E29" w:rsidR="00660FFC" w:rsidRPr="00DE4936" w:rsidRDefault="00660FFC" w:rsidP="001D7AAD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</w:tr>
      <w:tr w:rsidR="00DE4936" w:rsidRPr="00DE4936" w14:paraId="1A54A3D1" w14:textId="77777777" w:rsidTr="008D698B">
        <w:tc>
          <w:tcPr>
            <w:tcW w:w="1320" w:type="dxa"/>
          </w:tcPr>
          <w:p w14:paraId="54164B4B" w14:textId="7B9F2484" w:rsidR="00DE4936" w:rsidRPr="00DE4936" w:rsidRDefault="001D7AAD" w:rsidP="002C16E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165AE3">
              <w:rPr>
                <w:rFonts w:ascii="Arial Narrow" w:eastAsia="Times New Roman" w:hAnsi="Arial Narrow" w:cs="Arial"/>
                <w:sz w:val="22"/>
                <w:szCs w:val="22"/>
              </w:rPr>
              <w:t>:</w:t>
            </w:r>
            <w:r w:rsidR="002C16EC">
              <w:rPr>
                <w:rFonts w:ascii="Arial Narrow" w:eastAsia="Times New Roman" w:hAnsi="Arial Narrow" w:cs="Arial"/>
                <w:sz w:val="22"/>
                <w:szCs w:val="22"/>
              </w:rPr>
              <w:t>05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D3609F">
              <w:rPr>
                <w:rFonts w:ascii="Arial Narrow" w:eastAsia="Times New Roman" w:hAnsi="Arial Narrow" w:cs="Arial"/>
                <w:sz w:val="22"/>
                <w:szCs w:val="22"/>
              </w:rPr>
              <w:t>p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>m</w:t>
            </w:r>
            <w:r w:rsidR="007058AD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</w:tcPr>
          <w:p w14:paraId="7653672A" w14:textId="77777777" w:rsidR="00DE4936" w:rsidRPr="00AC6E6F" w:rsidRDefault="00DE4936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 w:rsidRPr="00AC6E6F">
              <w:rPr>
                <w:rFonts w:ascii="Arial Narrow" w:eastAsia="Times New Roman" w:hAnsi="Arial Narrow" w:cs="Arial"/>
                <w:b/>
                <w:sz w:val="22"/>
                <w:szCs w:val="22"/>
              </w:rPr>
              <w:t>Teleconference Agenda</w:t>
            </w:r>
          </w:p>
          <w:p w14:paraId="78A9BE2D" w14:textId="77777777" w:rsidR="00DE4936" w:rsidRPr="00DE4936" w:rsidRDefault="00DE4936" w:rsidP="00DE4936">
            <w:pPr>
              <w:ind w:left="360"/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2F1B15F" w14:textId="77777777" w:rsidR="00165AE3" w:rsidRDefault="001D7AAD" w:rsidP="00165AE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2D2E4814" w14:textId="77777777" w:rsidR="001D7AAD" w:rsidRDefault="001D7AAD" w:rsidP="00165AE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J. Millar</w:t>
            </w:r>
          </w:p>
          <w:p w14:paraId="638FF471" w14:textId="77777777" w:rsidR="00DE4936" w:rsidRPr="00DE4936" w:rsidRDefault="00DE4936" w:rsidP="00DE4936">
            <w:pPr>
              <w:rPr>
                <w:rFonts w:eastAsia="Times New Roman"/>
              </w:rPr>
            </w:pPr>
          </w:p>
        </w:tc>
        <w:tc>
          <w:tcPr>
            <w:tcW w:w="3330" w:type="dxa"/>
          </w:tcPr>
          <w:p w14:paraId="24A17057" w14:textId="1DC7345A" w:rsidR="00DE4936" w:rsidRPr="002C16EC" w:rsidRDefault="00840EFD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Agenda approved</w:t>
            </w:r>
          </w:p>
          <w:p w14:paraId="605F728D" w14:textId="77777777" w:rsidR="00CD2ADF" w:rsidRPr="00DE4936" w:rsidRDefault="00CD2ADF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4166" w:type="dxa"/>
          </w:tcPr>
          <w:p w14:paraId="3208E562" w14:textId="3D7B0222" w:rsidR="00DE4936" w:rsidRPr="00DE4936" w:rsidRDefault="005152F9" w:rsidP="005152F9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2.2.0 </w:t>
            </w:r>
            <w:r w:rsidR="002C16EC">
              <w:rPr>
                <w:rFonts w:ascii="Arial Narrow" w:eastAsia="Times New Roman" w:hAnsi="Arial Narrow" w:cs="Arial"/>
                <w:sz w:val="22"/>
                <w:szCs w:val="22"/>
              </w:rPr>
              <w:t>Jan 2018</w:t>
            </w:r>
            <w:r w:rsidR="005416B8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>Agenda</w:t>
            </w:r>
            <w:r w:rsidR="001D7AAD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</w:p>
        </w:tc>
      </w:tr>
      <w:tr w:rsidR="00BC3AAB" w:rsidRPr="00DE4936" w14:paraId="3795FEAA" w14:textId="77777777" w:rsidTr="008D698B">
        <w:tc>
          <w:tcPr>
            <w:tcW w:w="1320" w:type="dxa"/>
          </w:tcPr>
          <w:p w14:paraId="54F2728A" w14:textId="6F76752C" w:rsidR="00BC3AAB" w:rsidRDefault="00BC3AAB" w:rsidP="002C16E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7:07 pm UTC</w:t>
            </w:r>
          </w:p>
        </w:tc>
        <w:tc>
          <w:tcPr>
            <w:tcW w:w="4234" w:type="dxa"/>
          </w:tcPr>
          <w:p w14:paraId="7420F976" w14:textId="10579794" w:rsidR="00BC3AAB" w:rsidRPr="00AC6E6F" w:rsidRDefault="00BC3AAB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b/>
                <w:sz w:val="22"/>
                <w:szCs w:val="22"/>
              </w:rPr>
              <w:t>Approve minutes of 1NCPT CPG</w:t>
            </w:r>
          </w:p>
        </w:tc>
        <w:tc>
          <w:tcPr>
            <w:tcW w:w="1440" w:type="dxa"/>
          </w:tcPr>
          <w:p w14:paraId="0B5EB7C0" w14:textId="77777777" w:rsidR="00BC3AAB" w:rsidRDefault="00BC3AAB" w:rsidP="00165AE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300F2233" w14:textId="03F14E1E" w:rsidR="00BC3AAB" w:rsidRDefault="00BC3AAB" w:rsidP="00165AE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J. Millar</w:t>
            </w:r>
          </w:p>
        </w:tc>
        <w:tc>
          <w:tcPr>
            <w:tcW w:w="3330" w:type="dxa"/>
          </w:tcPr>
          <w:p w14:paraId="4F9FBB98" w14:textId="148917B3" w:rsidR="00BC3AAB" w:rsidRDefault="00840EFD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Minutes approved</w:t>
            </w:r>
          </w:p>
        </w:tc>
        <w:tc>
          <w:tcPr>
            <w:tcW w:w="4166" w:type="dxa"/>
          </w:tcPr>
          <w:p w14:paraId="3DEC917B" w14:textId="041305DF" w:rsidR="00BC3AAB" w:rsidRPr="00BC3AAB" w:rsidRDefault="00BC3AAB" w:rsidP="00BC3AAB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 w:rsidRPr="00BC3AAB">
              <w:rPr>
                <w:rFonts w:ascii="Arial Narrow" w:eastAsia="Times New Roman" w:hAnsi="Arial Narrow" w:cs="Arial"/>
                <w:sz w:val="22"/>
                <w:szCs w:val="22"/>
              </w:rPr>
              <w:t>2.3.0. 1NCPT Minutes</w:t>
            </w:r>
          </w:p>
        </w:tc>
      </w:tr>
      <w:tr w:rsidR="002C16EC" w:rsidRPr="00DE4936" w14:paraId="5EA3BF18" w14:textId="77777777" w:rsidTr="008D698B">
        <w:tc>
          <w:tcPr>
            <w:tcW w:w="1320" w:type="dxa"/>
          </w:tcPr>
          <w:p w14:paraId="5C820CBC" w14:textId="4BBBEFF4" w:rsidR="002C16EC" w:rsidRDefault="009237B3" w:rsidP="002C16E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7:10 pm UTC</w:t>
            </w:r>
          </w:p>
        </w:tc>
        <w:tc>
          <w:tcPr>
            <w:tcW w:w="4234" w:type="dxa"/>
          </w:tcPr>
          <w:p w14:paraId="042F5FAB" w14:textId="2AD37C59" w:rsidR="002C16EC" w:rsidRPr="00AC6E6F" w:rsidRDefault="002C16EC" w:rsidP="002C16EC">
            <w:pPr>
              <w:numPr>
                <w:ilvl w:val="0"/>
                <w:numId w:val="1"/>
              </w:num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b/>
                <w:sz w:val="22"/>
                <w:szCs w:val="22"/>
              </w:rPr>
              <w:t>Date for next meeting</w:t>
            </w:r>
          </w:p>
        </w:tc>
        <w:tc>
          <w:tcPr>
            <w:tcW w:w="1440" w:type="dxa"/>
          </w:tcPr>
          <w:p w14:paraId="2875CEA8" w14:textId="16B24892" w:rsidR="002C16EC" w:rsidRDefault="002C16EC" w:rsidP="00165AE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</w:tc>
        <w:tc>
          <w:tcPr>
            <w:tcW w:w="3330" w:type="dxa"/>
          </w:tcPr>
          <w:p w14:paraId="46A1FEF0" w14:textId="77777777" w:rsidR="00840EFD" w:rsidRDefault="00840EFD" w:rsidP="009237B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Next </w:t>
            </w:r>
            <w:proofErr w:type="spellStart"/>
            <w:r>
              <w:rPr>
                <w:rFonts w:ascii="Arial Narrow" w:eastAsia="Times New Roman" w:hAnsi="Arial Narrow" w:cs="Arial"/>
                <w:sz w:val="22"/>
                <w:szCs w:val="22"/>
              </w:rPr>
              <w:t>mtg</w:t>
            </w:r>
            <w:proofErr w:type="spellEnd"/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to be determined by doodle and to be posted on Confluence</w:t>
            </w:r>
          </w:p>
          <w:p w14:paraId="0050EDEC" w14:textId="77777777" w:rsidR="00840EFD" w:rsidRDefault="00840EFD" w:rsidP="009237B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  <w:p w14:paraId="4A85CAF6" w14:textId="37DF0EF2" w:rsidR="002C16EC" w:rsidRDefault="00840EFD" w:rsidP="009237B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Also, standing </w:t>
            </w:r>
            <w:proofErr w:type="spellStart"/>
            <w:r>
              <w:rPr>
                <w:rFonts w:ascii="Arial Narrow" w:eastAsia="Times New Roman" w:hAnsi="Arial Narrow" w:cs="Arial"/>
                <w:sz w:val="22"/>
                <w:szCs w:val="22"/>
              </w:rPr>
              <w:t>mtg</w:t>
            </w:r>
            <w:proofErr w:type="spellEnd"/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to be determined by doodle and to be posted on Confluence</w:t>
            </w:r>
            <w:r w:rsidR="002C16EC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4166" w:type="dxa"/>
          </w:tcPr>
          <w:p w14:paraId="09C82799" w14:textId="77777777" w:rsidR="002C16EC" w:rsidRDefault="002C16EC" w:rsidP="005152F9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</w:tr>
      <w:tr w:rsidR="00DE4936" w:rsidRPr="00DE4936" w14:paraId="2FA29062" w14:textId="77777777" w:rsidTr="008D698B">
        <w:trPr>
          <w:trHeight w:val="471"/>
        </w:trPr>
        <w:tc>
          <w:tcPr>
            <w:tcW w:w="1320" w:type="dxa"/>
          </w:tcPr>
          <w:p w14:paraId="3C1D39C8" w14:textId="39403056" w:rsidR="00DE4936" w:rsidRPr="00DE4936" w:rsidRDefault="001D7AAD" w:rsidP="009237B3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F83788">
              <w:rPr>
                <w:rFonts w:ascii="Arial Narrow" w:eastAsia="Times New Roman" w:hAnsi="Arial Narrow" w:cs="Arial"/>
                <w:sz w:val="22"/>
                <w:szCs w:val="22"/>
              </w:rPr>
              <w:t>:</w:t>
            </w:r>
            <w:r w:rsidR="002C16EC">
              <w:rPr>
                <w:rFonts w:ascii="Arial Narrow" w:eastAsia="Times New Roman" w:hAnsi="Arial Narrow" w:cs="Arial"/>
                <w:sz w:val="22"/>
                <w:szCs w:val="22"/>
              </w:rPr>
              <w:t>1</w:t>
            </w:r>
            <w:r w:rsidR="009237B3">
              <w:rPr>
                <w:rFonts w:ascii="Arial Narrow" w:eastAsia="Times New Roman" w:hAnsi="Arial Narrow" w:cs="Arial"/>
                <w:sz w:val="22"/>
                <w:szCs w:val="22"/>
              </w:rPr>
              <w:t>5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D3609F">
              <w:rPr>
                <w:rFonts w:ascii="Arial Narrow" w:eastAsia="Times New Roman" w:hAnsi="Arial Narrow" w:cs="Arial"/>
                <w:sz w:val="22"/>
                <w:szCs w:val="22"/>
              </w:rPr>
              <w:t>p</w:t>
            </w:r>
            <w:r w:rsidR="00DE4936" w:rsidRPr="00DE4936">
              <w:rPr>
                <w:rFonts w:ascii="Arial Narrow" w:eastAsia="Times New Roman" w:hAnsi="Arial Narrow" w:cs="Arial"/>
                <w:sz w:val="22"/>
                <w:szCs w:val="22"/>
              </w:rPr>
              <w:t>m</w:t>
            </w:r>
            <w:r w:rsidR="007058AD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</w:tcPr>
          <w:p w14:paraId="483E719E" w14:textId="0D281E01" w:rsidR="00C470F5" w:rsidRDefault="002C16EC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b/>
                <w:sz w:val="22"/>
                <w:szCs w:val="22"/>
              </w:rPr>
              <w:t>Status of first objective</w:t>
            </w:r>
          </w:p>
          <w:p w14:paraId="7EDA9C2D" w14:textId="23A65439" w:rsidR="002C16EC" w:rsidRDefault="002C16EC" w:rsidP="002C16EC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/>
                <w:b/>
                <w:sz w:val="22"/>
                <w:szCs w:val="22"/>
              </w:rPr>
              <w:t>(</w:t>
            </w:r>
            <w:r>
              <w:rPr>
                <w:rFonts w:ascii="Arial Narrow" w:eastAsia="Times New Roman" w:hAnsi="Arial Narrow" w:cs="Arial"/>
                <w:b/>
                <w:sz w:val="22"/>
                <w:szCs w:val="22"/>
              </w:rPr>
              <w:t>promotion of NCP terms in US extension to SNOMED International)</w:t>
            </w:r>
          </w:p>
          <w:p w14:paraId="1E998A93" w14:textId="323037D4" w:rsidR="00F777E7" w:rsidRPr="00F777E7" w:rsidRDefault="00F777E7" w:rsidP="00F777E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59CF43" w14:textId="77777777" w:rsidR="005158D3" w:rsidRDefault="002C16EC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0365EA85" w14:textId="65F88668" w:rsidR="002C16EC" w:rsidRPr="00DE4936" w:rsidRDefault="002C16EC" w:rsidP="00DE4936">
            <w:pPr>
              <w:rPr>
                <w:rFonts w:eastAsia="Times New Roman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J. Case</w:t>
            </w:r>
          </w:p>
        </w:tc>
        <w:tc>
          <w:tcPr>
            <w:tcW w:w="3330" w:type="dxa"/>
          </w:tcPr>
          <w:p w14:paraId="77E29DDF" w14:textId="120B68F1" w:rsidR="00DE4936" w:rsidRDefault="00840EFD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Jim Case provided update: </w:t>
            </w:r>
          </w:p>
          <w:p w14:paraId="5AC5AD41" w14:textId="06E6E741" w:rsidR="00840EFD" w:rsidRDefault="00840EFD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-All NCPT terms in US extension accepted to be promoted to SNOMED International.</w:t>
            </w:r>
            <w:r w:rsidR="00387B9B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</w:p>
          <w:p w14:paraId="562D905A" w14:textId="54C14297" w:rsidR="00840EFD" w:rsidRDefault="00840EFD" w:rsidP="00DE4936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  <w:p w14:paraId="4BCF5EA2" w14:textId="1AB2432B" w:rsidR="00CD2ADF" w:rsidRPr="00DE4936" w:rsidRDefault="00840EFD" w:rsidP="00840EFD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-All promoted terms will be available/visible by next SI release (July 2018) </w:t>
            </w:r>
          </w:p>
        </w:tc>
        <w:tc>
          <w:tcPr>
            <w:tcW w:w="4166" w:type="dxa"/>
          </w:tcPr>
          <w:p w14:paraId="749267BC" w14:textId="77777777" w:rsidR="00F60EEC" w:rsidRPr="00F60EEC" w:rsidRDefault="00F60EEC" w:rsidP="002C16EC">
            <w:pPr>
              <w:rPr>
                <w:rFonts w:ascii="Arial Narrow" w:eastAsia="Times New Roman" w:hAnsi="Arial Narrow"/>
                <w:sz w:val="22"/>
                <w:szCs w:val="22"/>
              </w:rPr>
            </w:pPr>
          </w:p>
        </w:tc>
      </w:tr>
      <w:tr w:rsidR="00165AE3" w:rsidRPr="00DE4936" w14:paraId="0363A846" w14:textId="77777777" w:rsidTr="008D698B">
        <w:trPr>
          <w:trHeight w:val="768"/>
        </w:trPr>
        <w:tc>
          <w:tcPr>
            <w:tcW w:w="1320" w:type="dxa"/>
            <w:tcBorders>
              <w:bottom w:val="single" w:sz="6" w:space="0" w:color="auto"/>
            </w:tcBorders>
          </w:tcPr>
          <w:p w14:paraId="17398A86" w14:textId="6EDAB10E" w:rsidR="00165AE3" w:rsidRDefault="002D4A23" w:rsidP="005152F9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>:</w:t>
            </w:r>
            <w:r w:rsidR="002D4668">
              <w:rPr>
                <w:rFonts w:ascii="Arial Narrow" w:eastAsia="Times New Roman" w:hAnsi="Arial Narrow" w:cs="Arial"/>
                <w:sz w:val="22"/>
                <w:szCs w:val="22"/>
              </w:rPr>
              <w:t>2</w:t>
            </w:r>
            <w:r w:rsidR="005152F9">
              <w:rPr>
                <w:rFonts w:ascii="Arial Narrow" w:eastAsia="Times New Roman" w:hAnsi="Arial Narrow" w:cs="Arial"/>
                <w:sz w:val="22"/>
                <w:szCs w:val="22"/>
              </w:rPr>
              <w:t>0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 xml:space="preserve"> pm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  <w:tcBorders>
              <w:bottom w:val="single" w:sz="6" w:space="0" w:color="auto"/>
            </w:tcBorders>
          </w:tcPr>
          <w:p w14:paraId="1583F639" w14:textId="5E61C790" w:rsidR="00165AE3" w:rsidRDefault="005152F9" w:rsidP="00B150EE">
            <w:pPr>
              <w:numPr>
                <w:ilvl w:val="0"/>
                <w:numId w:val="1"/>
              </w:num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b/>
                <w:sz w:val="22"/>
                <w:szCs w:val="22"/>
              </w:rPr>
              <w:t>Nutrition Model in SNOMED</w:t>
            </w:r>
          </w:p>
          <w:p w14:paraId="02899D63" w14:textId="0C3DF80C" w:rsidR="00165AE3" w:rsidRPr="007D5417" w:rsidRDefault="00165AE3" w:rsidP="002D4A23">
            <w:pPr>
              <w:pStyle w:val="ListParagraph"/>
              <w:rPr>
                <w:rFonts w:ascii="Arial Narrow" w:eastAsia="Times New Roman" w:hAnsi="Arial Narro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3D0C07C" w14:textId="77777777" w:rsidR="00165AE3" w:rsidRDefault="002D4A23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746786AD" w14:textId="7736DAEC" w:rsidR="002D4A23" w:rsidRDefault="002D4A23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J. Case</w:t>
            </w:r>
          </w:p>
        </w:tc>
        <w:tc>
          <w:tcPr>
            <w:tcW w:w="3330" w:type="dxa"/>
            <w:tcBorders>
              <w:bottom w:val="single" w:sz="6" w:space="0" w:color="auto"/>
            </w:tcBorders>
          </w:tcPr>
          <w:p w14:paraId="5D6B7552" w14:textId="5BCFBAD9" w:rsidR="002D4A23" w:rsidRDefault="00473446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-Jim Case provided link </w:t>
            </w:r>
            <w:r w:rsidR="00387B9B">
              <w:rPr>
                <w:rFonts w:ascii="Arial Narrow" w:eastAsia="Times New Roman" w:hAnsi="Arial Narrow" w:cs="Arial"/>
                <w:sz w:val="22"/>
                <w:szCs w:val="22"/>
              </w:rPr>
              <w:t xml:space="preserve">in a discussion post prior to </w:t>
            </w:r>
            <w:proofErr w:type="spellStart"/>
            <w:r w:rsidR="00387B9B">
              <w:rPr>
                <w:rFonts w:ascii="Arial Narrow" w:eastAsia="Times New Roman" w:hAnsi="Arial Narrow" w:cs="Arial"/>
                <w:sz w:val="22"/>
                <w:szCs w:val="22"/>
              </w:rPr>
              <w:t>mtg</w:t>
            </w:r>
            <w:proofErr w:type="spellEnd"/>
            <w:r w:rsidR="00387B9B">
              <w:rPr>
                <w:rFonts w:ascii="Arial Narrow" w:eastAsia="Times New Roman" w:hAnsi="Arial Narrow" w:cs="Arial"/>
                <w:sz w:val="22"/>
                <w:szCs w:val="22"/>
              </w:rPr>
              <w:t xml:space="preserve"> for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development environment//</w:t>
            </w:r>
            <w:r w:rsidR="00387B9B">
              <w:rPr>
                <w:rFonts w:ascii="Arial Narrow" w:eastAsia="Times New Roman" w:hAnsi="Arial Narrow" w:cs="Arial"/>
                <w:sz w:val="22"/>
                <w:szCs w:val="22"/>
              </w:rPr>
              <w:t xml:space="preserve">Jim Case 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>suggested walkthrough may not be helpful and requested/encouraged more active input from group members</w:t>
            </w:r>
          </w:p>
          <w:p w14:paraId="41606CAD" w14:textId="48293225" w:rsidR="00473446" w:rsidRDefault="00473446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  <w:p w14:paraId="6F759233" w14:textId="19700F60" w:rsidR="00473446" w:rsidRDefault="00473446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lastRenderedPageBreak/>
              <w:t xml:space="preserve">-CP inquired </w:t>
            </w:r>
            <w:r w:rsidR="00387B9B">
              <w:rPr>
                <w:rFonts w:ascii="Arial Narrow" w:eastAsia="Times New Roman" w:hAnsi="Arial Narrow" w:cs="Arial"/>
                <w:sz w:val="22"/>
                <w:szCs w:val="22"/>
              </w:rPr>
              <w:t xml:space="preserve">additional 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>feedback on post related to open questions on</w:t>
            </w:r>
          </w:p>
          <w:p w14:paraId="41924D07" w14:textId="5138E401" w:rsidR="00473446" w:rsidRDefault="00473446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-</w:t>
            </w:r>
            <w:r>
              <w:t xml:space="preserve"> </w:t>
            </w:r>
            <w:r w:rsidRPr="00473446">
              <w:rPr>
                <w:rFonts w:ascii="Arial Narrow" w:eastAsia="Times New Roman" w:hAnsi="Arial Narrow" w:cs="Arial"/>
                <w:sz w:val="22"/>
                <w:szCs w:val="22"/>
              </w:rPr>
              <w:t>NCPT behavior-environment diagnoses</w:t>
            </w:r>
          </w:p>
          <w:p w14:paraId="0E8FD089" w14:textId="6C1D5627" w:rsidR="00473446" w:rsidRDefault="00473446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-</w:t>
            </w:r>
            <w:r>
              <w:t xml:space="preserve"> </w:t>
            </w:r>
            <w:r w:rsidRPr="00473446">
              <w:rPr>
                <w:rFonts w:ascii="Arial Narrow" w:eastAsia="Times New Roman" w:hAnsi="Arial Narrow" w:cs="Arial"/>
                <w:sz w:val="22"/>
                <w:szCs w:val="22"/>
              </w:rPr>
              <w:t>reason that there are categories for composition of EN and PN, but not administration of EN and PN</w:t>
            </w:r>
          </w:p>
          <w:p w14:paraId="3C7F02F7" w14:textId="665470E5" w:rsidR="00473446" w:rsidRDefault="00473446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  <w:p w14:paraId="507BE2AC" w14:textId="76FAEF8D" w:rsidR="00473446" w:rsidRPr="00F73D02" w:rsidRDefault="00387B9B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Discussion is ongoing</w:t>
            </w:r>
          </w:p>
          <w:p w14:paraId="42A67F07" w14:textId="1CC315A7" w:rsidR="00F73D02" w:rsidRPr="007D5417" w:rsidRDefault="00F73D02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4166" w:type="dxa"/>
            <w:tcBorders>
              <w:bottom w:val="single" w:sz="6" w:space="0" w:color="auto"/>
            </w:tcBorders>
          </w:tcPr>
          <w:p w14:paraId="08641AC5" w14:textId="56A312D0" w:rsidR="00165AE3" w:rsidRDefault="005152F9" w:rsidP="00BC3AAB">
            <w:pPr>
              <w:rPr>
                <w:rFonts w:ascii="Arial Narrow" w:eastAsia="Times New Roman" w:hAnsi="Arial Narrow"/>
                <w:sz w:val="22"/>
                <w:szCs w:val="22"/>
              </w:rPr>
            </w:pPr>
            <w:r>
              <w:rPr>
                <w:rFonts w:ascii="Arial Narrow" w:eastAsia="Times New Roman" w:hAnsi="Arial Narrow"/>
                <w:sz w:val="22"/>
                <w:szCs w:val="22"/>
              </w:rPr>
              <w:lastRenderedPageBreak/>
              <w:t>2.</w:t>
            </w:r>
            <w:r w:rsidR="00BC3AAB">
              <w:rPr>
                <w:rFonts w:ascii="Arial Narrow" w:eastAsia="Times New Roman" w:hAnsi="Arial Narrow"/>
                <w:sz w:val="22"/>
                <w:szCs w:val="22"/>
              </w:rPr>
              <w:t>6</w:t>
            </w:r>
            <w:r>
              <w:rPr>
                <w:rFonts w:ascii="Arial Narrow" w:eastAsia="Times New Roman" w:hAnsi="Arial Narrow"/>
                <w:sz w:val="22"/>
                <w:szCs w:val="22"/>
              </w:rPr>
              <w:t>.0 Revision of nutrition content in SNOMED CT</w:t>
            </w:r>
          </w:p>
        </w:tc>
      </w:tr>
      <w:tr w:rsidR="00B2177E" w:rsidRPr="00DE4936" w14:paraId="519E12F9" w14:textId="77777777" w:rsidTr="008D698B">
        <w:trPr>
          <w:trHeight w:val="768"/>
        </w:trPr>
        <w:tc>
          <w:tcPr>
            <w:tcW w:w="1320" w:type="dxa"/>
            <w:shd w:val="clear" w:color="auto" w:fill="auto"/>
          </w:tcPr>
          <w:p w14:paraId="213B3B75" w14:textId="7E80AC44" w:rsidR="00B2177E" w:rsidRPr="00F6796E" w:rsidRDefault="002D4A23" w:rsidP="00F73D02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>:</w:t>
            </w:r>
            <w:r w:rsidR="00F73D02">
              <w:rPr>
                <w:rFonts w:ascii="Arial Narrow" w:eastAsia="Times New Roman" w:hAnsi="Arial Narrow" w:cs="Arial"/>
                <w:sz w:val="22"/>
                <w:szCs w:val="22"/>
              </w:rPr>
              <w:t>4</w:t>
            </w:r>
            <w:r w:rsidR="002D4668">
              <w:rPr>
                <w:rFonts w:ascii="Arial Narrow" w:eastAsia="Times New Roman" w:hAnsi="Arial Narrow" w:cs="Arial"/>
                <w:sz w:val="22"/>
                <w:szCs w:val="22"/>
              </w:rPr>
              <w:t>5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  <w:r w:rsidR="00D3609F">
              <w:rPr>
                <w:rFonts w:ascii="Arial Narrow" w:eastAsia="Times New Roman" w:hAnsi="Arial Narrow" w:cs="Arial"/>
                <w:sz w:val="22"/>
                <w:szCs w:val="22"/>
              </w:rPr>
              <w:t>p</w:t>
            </w:r>
            <w:r w:rsidR="00B2177E" w:rsidRPr="00F6796E">
              <w:rPr>
                <w:rFonts w:ascii="Arial Narrow" w:eastAsia="Times New Roman" w:hAnsi="Arial Narrow" w:cs="Arial"/>
                <w:sz w:val="22"/>
                <w:szCs w:val="22"/>
              </w:rPr>
              <w:t xml:space="preserve">m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  <w:shd w:val="clear" w:color="auto" w:fill="auto"/>
          </w:tcPr>
          <w:p w14:paraId="7864A98E" w14:textId="518C0977" w:rsidR="00B150EE" w:rsidRDefault="008D698B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>
              <w:rPr>
                <w:rFonts w:ascii="Arial Narrow" w:eastAsia="Times New Roman" w:hAnsi="Arial Narrow"/>
                <w:b/>
                <w:sz w:val="22"/>
                <w:szCs w:val="22"/>
              </w:rPr>
              <w:t xml:space="preserve">Issue on ‘intake’ vs. ‘dietary intake’ of X </w:t>
            </w:r>
          </w:p>
          <w:p w14:paraId="48C99350" w14:textId="1AB5F0B9" w:rsidR="00B2177E" w:rsidRPr="0046286D" w:rsidRDefault="00B2177E" w:rsidP="008D698B">
            <w:pPr>
              <w:pStyle w:val="ListParagraph"/>
              <w:rPr>
                <w:rFonts w:ascii="Arial Narrow" w:eastAsia="Times New Roman" w:hAnsi="Arial Narro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8253F19" w14:textId="48189AD4" w:rsidR="005416B8" w:rsidRDefault="008D698B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72F88144" w14:textId="18534416" w:rsidR="008D698B" w:rsidRDefault="008D698B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J. Case </w:t>
            </w:r>
          </w:p>
          <w:p w14:paraId="47F29685" w14:textId="77777777" w:rsidR="00322A2B" w:rsidRPr="00F6796E" w:rsidRDefault="00322A2B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auto"/>
          </w:tcPr>
          <w:p w14:paraId="1454EB58" w14:textId="02300BEF" w:rsidR="004905C4" w:rsidRDefault="00473446" w:rsidP="00FC5AAB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Jim Case requested definitions that accompany pro</w:t>
            </w:r>
            <w:r w:rsidR="00387B9B">
              <w:rPr>
                <w:rFonts w:ascii="Arial Narrow" w:eastAsia="Times New Roman" w:hAnsi="Arial Narrow" w:cs="Arial"/>
                <w:sz w:val="22"/>
                <w:szCs w:val="22"/>
              </w:rPr>
              <w:t>p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>osed hierarchy</w:t>
            </w:r>
          </w:p>
          <w:p w14:paraId="396A0712" w14:textId="77777777" w:rsidR="00473446" w:rsidRDefault="00473446" w:rsidP="00FC5AAB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  <w:p w14:paraId="408550A5" w14:textId="5BE79E88" w:rsidR="00473446" w:rsidRPr="00573BEF" w:rsidRDefault="00473446" w:rsidP="00FC5AAB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CP to provide</w:t>
            </w:r>
            <w:r w:rsidR="00387B9B">
              <w:rPr>
                <w:rFonts w:ascii="Arial Narrow" w:eastAsia="Times New Roman" w:hAnsi="Arial Narrow" w:cs="Arial"/>
                <w:sz w:val="22"/>
                <w:szCs w:val="22"/>
              </w:rPr>
              <w:t>/post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accompanying definitions to facilitate approval</w:t>
            </w:r>
          </w:p>
        </w:tc>
        <w:tc>
          <w:tcPr>
            <w:tcW w:w="4166" w:type="dxa"/>
            <w:shd w:val="clear" w:color="auto" w:fill="auto"/>
          </w:tcPr>
          <w:p w14:paraId="5683B1BF" w14:textId="5A8A3B55" w:rsidR="005416B8" w:rsidRDefault="00F73D02" w:rsidP="00F73D0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</w:t>
            </w:r>
            <w:r w:rsidR="00BC3AAB">
              <w:rPr>
                <w:rFonts w:ascii="Arial Narrow" w:hAnsi="Arial Narrow"/>
                <w:sz w:val="22"/>
                <w:szCs w:val="22"/>
              </w:rPr>
              <w:t>7</w:t>
            </w:r>
            <w:r>
              <w:rPr>
                <w:rFonts w:ascii="Arial Narrow" w:hAnsi="Arial Narrow"/>
                <w:sz w:val="22"/>
                <w:szCs w:val="22"/>
              </w:rPr>
              <w:t>.0 Proposed hierarchy</w:t>
            </w:r>
          </w:p>
          <w:p w14:paraId="5573AC19" w14:textId="50BBFA71" w:rsidR="00F73D02" w:rsidRPr="00CD2ADF" w:rsidRDefault="00F73D02" w:rsidP="00F73D0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73446" w:rsidRPr="00DE4936" w14:paraId="046155F7" w14:textId="77777777" w:rsidTr="008D698B">
        <w:trPr>
          <w:trHeight w:val="768"/>
        </w:trPr>
        <w:tc>
          <w:tcPr>
            <w:tcW w:w="1320" w:type="dxa"/>
            <w:shd w:val="clear" w:color="auto" w:fill="auto"/>
          </w:tcPr>
          <w:p w14:paraId="1EB41600" w14:textId="77777777" w:rsidR="00473446" w:rsidRDefault="00473446" w:rsidP="00F73D02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4234" w:type="dxa"/>
            <w:shd w:val="clear" w:color="auto" w:fill="auto"/>
          </w:tcPr>
          <w:p w14:paraId="7DBCB5E5" w14:textId="465D6F22" w:rsidR="00473446" w:rsidRDefault="00473446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>
              <w:rPr>
                <w:rFonts w:ascii="Arial Narrow" w:eastAsia="Times New Roman" w:hAnsi="Arial Narrow"/>
                <w:b/>
                <w:sz w:val="22"/>
                <w:szCs w:val="22"/>
              </w:rPr>
              <w:t>New Business</w:t>
            </w:r>
          </w:p>
        </w:tc>
        <w:tc>
          <w:tcPr>
            <w:tcW w:w="1440" w:type="dxa"/>
            <w:shd w:val="clear" w:color="auto" w:fill="auto"/>
          </w:tcPr>
          <w:p w14:paraId="4B9AFF5D" w14:textId="5ADFA201" w:rsidR="00473446" w:rsidRDefault="00473446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J. Case </w:t>
            </w:r>
          </w:p>
        </w:tc>
        <w:tc>
          <w:tcPr>
            <w:tcW w:w="3330" w:type="dxa"/>
            <w:shd w:val="clear" w:color="auto" w:fill="auto"/>
          </w:tcPr>
          <w:p w14:paraId="6FE727BE" w14:textId="28D72476" w:rsidR="006E0F1B" w:rsidRDefault="00473446" w:rsidP="00FC5AAB">
            <w:pPr>
              <w:rPr>
                <w:rFonts w:ascii="Arial Narrow" w:hAnsi="Arial Narrow"/>
              </w:rPr>
            </w:pPr>
            <w:r w:rsidRPr="006E0F1B">
              <w:rPr>
                <w:rFonts w:ascii="Arial Narrow" w:eastAsia="Times New Roman" w:hAnsi="Arial Narrow" w:cs="Arial"/>
              </w:rPr>
              <w:t xml:space="preserve">Proposal by Jim Case to </w:t>
            </w:r>
            <w:r w:rsidR="006E0F1B" w:rsidRPr="006E0F1B">
              <w:rPr>
                <w:rFonts w:ascii="Arial Narrow" w:hAnsi="Arial Narrow"/>
              </w:rPr>
              <w:t>approve the inactivation of the duplicate "Diet (finding)" concepts</w:t>
            </w:r>
            <w:r w:rsidR="006E0F1B">
              <w:rPr>
                <w:rFonts w:ascii="Arial Narrow" w:hAnsi="Arial Narrow"/>
              </w:rPr>
              <w:t xml:space="preserve"> discussed: </w:t>
            </w:r>
          </w:p>
          <w:p w14:paraId="11292904" w14:textId="664B401B" w:rsidR="00473446" w:rsidRPr="006E0F1B" w:rsidRDefault="006E0F1B" w:rsidP="00FC5AAB">
            <w:pPr>
              <w:rPr>
                <w:rFonts w:ascii="Arial Narrow" w:hAnsi="Arial Narrow"/>
              </w:rPr>
            </w:pPr>
            <w:r w:rsidRPr="006E0F1B">
              <w:rPr>
                <w:rFonts w:ascii="Arial Narrow" w:hAnsi="Arial Narrow"/>
                <w:b/>
              </w:rPr>
              <w:t>status of proposal: accepted</w:t>
            </w:r>
            <w:r w:rsidRPr="006E0F1B">
              <w:rPr>
                <w:rFonts w:ascii="Arial Narrow" w:hAnsi="Arial Narrow"/>
              </w:rPr>
              <w:t xml:space="preserve">. </w:t>
            </w:r>
          </w:p>
          <w:p w14:paraId="2319FFD5" w14:textId="77777777" w:rsidR="006E0F1B" w:rsidRPr="006E0F1B" w:rsidRDefault="006E0F1B" w:rsidP="00FC5AAB">
            <w:pPr>
              <w:rPr>
                <w:rFonts w:ascii="Arial Narrow" w:eastAsia="Times New Roman" w:hAnsi="Arial Narrow" w:cs="Arial"/>
              </w:rPr>
            </w:pPr>
          </w:p>
          <w:p w14:paraId="14435F4A" w14:textId="6F9A7C85" w:rsidR="006E0F1B" w:rsidRDefault="006E0F1B" w:rsidP="00FC5AAB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 w:rsidRPr="006E0F1B">
              <w:rPr>
                <w:rFonts w:ascii="Arial Narrow" w:eastAsia="Times New Roman" w:hAnsi="Arial Narrow" w:cs="Arial"/>
              </w:rPr>
              <w:t>This was in response to question posed on CONFLUENCE on 1/4/2018.</w:t>
            </w:r>
            <w:r>
              <w:rPr>
                <w:rFonts w:ascii="Arial Narrow" w:eastAsia="Times New Roman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4166" w:type="dxa"/>
            <w:shd w:val="clear" w:color="auto" w:fill="auto"/>
          </w:tcPr>
          <w:p w14:paraId="77AB5ED0" w14:textId="77777777" w:rsidR="00473446" w:rsidRDefault="00473446" w:rsidP="00F73D0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D5417" w:rsidRPr="00DE4936" w14:paraId="76C528C3" w14:textId="77777777" w:rsidTr="008D698B">
        <w:trPr>
          <w:trHeight w:val="768"/>
        </w:trPr>
        <w:tc>
          <w:tcPr>
            <w:tcW w:w="1320" w:type="dxa"/>
            <w:shd w:val="clear" w:color="auto" w:fill="auto"/>
          </w:tcPr>
          <w:p w14:paraId="384AB6C5" w14:textId="1546BE10" w:rsidR="007D5417" w:rsidRDefault="008D698B" w:rsidP="007D5417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7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>:5</w:t>
            </w:r>
            <w:r w:rsidR="002D4668">
              <w:rPr>
                <w:rFonts w:ascii="Arial Narrow" w:eastAsia="Times New Roman" w:hAnsi="Arial Narrow" w:cs="Arial"/>
                <w:sz w:val="22"/>
                <w:szCs w:val="22"/>
              </w:rPr>
              <w:t>5</w:t>
            </w:r>
            <w:r w:rsidR="007D5417">
              <w:rPr>
                <w:rFonts w:ascii="Arial Narrow" w:eastAsia="Times New Roman" w:hAnsi="Arial Narrow" w:cs="Arial"/>
                <w:sz w:val="22"/>
                <w:szCs w:val="22"/>
              </w:rPr>
              <w:t xml:space="preserve"> pm </w:t>
            </w:r>
            <w:r w:rsidR="002F1B92">
              <w:rPr>
                <w:rFonts w:ascii="Arial Narrow" w:eastAsia="Times New Roman" w:hAnsi="Arial Narrow" w:cs="Arial"/>
                <w:sz w:val="22"/>
                <w:szCs w:val="22"/>
              </w:rPr>
              <w:t>UTC</w:t>
            </w:r>
          </w:p>
        </w:tc>
        <w:tc>
          <w:tcPr>
            <w:tcW w:w="4234" w:type="dxa"/>
            <w:shd w:val="clear" w:color="auto" w:fill="auto"/>
          </w:tcPr>
          <w:p w14:paraId="6970635A" w14:textId="77777777" w:rsidR="007D5417" w:rsidRDefault="008D698B" w:rsidP="00C972BE">
            <w:pPr>
              <w:numPr>
                <w:ilvl w:val="0"/>
                <w:numId w:val="1"/>
              </w:numPr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>
              <w:rPr>
                <w:rFonts w:ascii="Arial Narrow" w:eastAsia="Times New Roman" w:hAnsi="Arial Narrow"/>
                <w:b/>
                <w:sz w:val="22"/>
                <w:szCs w:val="22"/>
              </w:rPr>
              <w:t>Summary and Adjourn</w:t>
            </w:r>
          </w:p>
          <w:p w14:paraId="25527504" w14:textId="3705829C" w:rsidR="008D698B" w:rsidRDefault="008D698B" w:rsidP="008D698B">
            <w:pPr>
              <w:ind w:left="360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75FDEEF" w14:textId="1D108A9B" w:rsidR="007D5417" w:rsidRDefault="008D698B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C. Papoutsakis</w:t>
            </w:r>
          </w:p>
          <w:p w14:paraId="1EA23015" w14:textId="1CDC45CB" w:rsidR="008D698B" w:rsidRDefault="008D698B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</w:rPr>
              <w:t>J. Millar</w:t>
            </w:r>
          </w:p>
          <w:p w14:paraId="63F877C6" w14:textId="77777777" w:rsidR="007D5417" w:rsidRDefault="007D5417" w:rsidP="003C6FE5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auto"/>
          </w:tcPr>
          <w:p w14:paraId="4E17D7EC" w14:textId="0D17B327" w:rsidR="007D5417" w:rsidRPr="007D5417" w:rsidRDefault="007D5417" w:rsidP="00560281">
            <w:pPr>
              <w:rPr>
                <w:rFonts w:ascii="Arial Narrow" w:eastAsia="Times New Roman" w:hAnsi="Arial Narrow" w:cs="Arial"/>
                <w:sz w:val="22"/>
                <w:szCs w:val="22"/>
              </w:rPr>
            </w:pPr>
          </w:p>
        </w:tc>
        <w:tc>
          <w:tcPr>
            <w:tcW w:w="4166" w:type="dxa"/>
            <w:shd w:val="clear" w:color="auto" w:fill="auto"/>
          </w:tcPr>
          <w:p w14:paraId="03C34F48" w14:textId="16FEBA16" w:rsidR="007D5417" w:rsidRPr="00CD2ADF" w:rsidRDefault="007D5417" w:rsidP="008D698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46389B2" w14:textId="77777777" w:rsidR="00CD5AB7" w:rsidRPr="00AF73C0" w:rsidRDefault="00CD5AB7" w:rsidP="00D037BC">
      <w:pPr>
        <w:rPr>
          <w:b/>
        </w:rPr>
      </w:pPr>
    </w:p>
    <w:p w14:paraId="79A612C7" w14:textId="77777777" w:rsidR="00464CFD" w:rsidRDefault="00464CFD" w:rsidP="003065B2">
      <w:pPr>
        <w:rPr>
          <w:sz w:val="16"/>
          <w:szCs w:val="16"/>
        </w:rPr>
      </w:pPr>
    </w:p>
    <w:sectPr w:rsidR="00464CFD" w:rsidSect="001B6F1C">
      <w:headerReference w:type="default" r:id="rId7"/>
      <w:footerReference w:type="default" r:id="rId8"/>
      <w:type w:val="continuous"/>
      <w:pgSz w:w="15840" w:h="12240" w:orient="landscape" w:code="1"/>
      <w:pgMar w:top="720" w:right="720" w:bottom="90" w:left="720" w:header="54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8F891" w14:textId="77777777" w:rsidR="00473446" w:rsidRDefault="00473446" w:rsidP="00765404">
      <w:r>
        <w:separator/>
      </w:r>
    </w:p>
  </w:endnote>
  <w:endnote w:type="continuationSeparator" w:id="0">
    <w:p w14:paraId="06CB8187" w14:textId="77777777" w:rsidR="00473446" w:rsidRDefault="00473446" w:rsidP="0076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875D9" w14:textId="1C950CF5" w:rsidR="00473446" w:rsidRPr="00FD25EA" w:rsidRDefault="00473446">
    <w:pPr>
      <w:pStyle w:val="Footer"/>
      <w:jc w:val="right"/>
      <w:rPr>
        <w:sz w:val="16"/>
        <w:szCs w:val="16"/>
      </w:rPr>
    </w:pPr>
    <w:r w:rsidRPr="00FD25EA">
      <w:rPr>
        <w:sz w:val="16"/>
        <w:szCs w:val="16"/>
      </w:rPr>
      <w:fldChar w:fldCharType="begin"/>
    </w:r>
    <w:r w:rsidRPr="00FD25EA">
      <w:rPr>
        <w:sz w:val="16"/>
        <w:szCs w:val="16"/>
      </w:rPr>
      <w:instrText xml:space="preserve"> PAGE   \* MERGEFORMAT </w:instrText>
    </w:r>
    <w:r w:rsidRPr="00FD25EA">
      <w:rPr>
        <w:sz w:val="16"/>
        <w:szCs w:val="16"/>
      </w:rPr>
      <w:fldChar w:fldCharType="separate"/>
    </w:r>
    <w:r w:rsidR="0062715F">
      <w:rPr>
        <w:noProof/>
        <w:sz w:val="16"/>
        <w:szCs w:val="16"/>
      </w:rPr>
      <w:t>1</w:t>
    </w:r>
    <w:r w:rsidRPr="00FD25EA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A7711" w14:textId="77777777" w:rsidR="00473446" w:rsidRDefault="00473446" w:rsidP="00765404">
      <w:r>
        <w:separator/>
      </w:r>
    </w:p>
  </w:footnote>
  <w:footnote w:type="continuationSeparator" w:id="0">
    <w:p w14:paraId="1838ED4D" w14:textId="77777777" w:rsidR="00473446" w:rsidRDefault="00473446" w:rsidP="00765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52" w:type="dxa"/>
      <w:tblInd w:w="-162" w:type="dxa"/>
      <w:tblBorders>
        <w:top w:val="single" w:sz="12" w:space="0" w:color="auto"/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652"/>
    </w:tblGrid>
    <w:tr w:rsidR="00473446" w:rsidRPr="008B6CEC" w14:paraId="36082F37" w14:textId="77777777" w:rsidTr="00036D9A">
      <w:tc>
        <w:tcPr>
          <w:tcW w:w="14652" w:type="dxa"/>
        </w:tcPr>
        <w:p w14:paraId="1593558C" w14:textId="346C515F" w:rsidR="00473446" w:rsidRPr="008B6CEC" w:rsidRDefault="00473446" w:rsidP="008B6CEC">
          <w:pPr>
            <w:tabs>
              <w:tab w:val="left" w:pos="1350"/>
            </w:tabs>
            <w:rPr>
              <w:rFonts w:ascii="Arial Narrow" w:hAnsi="Arial Narrow"/>
              <w:b/>
              <w:sz w:val="28"/>
              <w:szCs w:val="28"/>
            </w:rPr>
          </w:pPr>
          <w:r>
            <w:rPr>
              <w:rFonts w:ascii="Arial Narrow" w:hAnsi="Arial Narrow"/>
              <w:b/>
              <w:sz w:val="28"/>
              <w:szCs w:val="28"/>
            </w:rPr>
            <w:t xml:space="preserve">02NCPTPG </w:t>
          </w:r>
          <w:r w:rsidRPr="005C1CC0">
            <w:rPr>
              <w:rFonts w:ascii="Arial Narrow" w:hAnsi="Arial Narrow"/>
              <w:b/>
              <w:sz w:val="28"/>
              <w:szCs w:val="28"/>
            </w:rPr>
            <w:t>Nutrition Care Process Terminology Clinical Project Group</w:t>
          </w:r>
          <w:r>
            <w:rPr>
              <w:rFonts w:ascii="Arial Narrow" w:hAnsi="Arial Narrow"/>
              <w:b/>
              <w:sz w:val="28"/>
              <w:szCs w:val="28"/>
            </w:rPr>
            <w:t xml:space="preserve"> </w:t>
          </w:r>
          <w:r>
            <w:rPr>
              <w:rFonts w:ascii="Arial Narrow" w:hAnsi="Arial Narrow"/>
              <w:b/>
              <w:sz w:val="28"/>
              <w:szCs w:val="28"/>
              <w:highlight w:val="cyan"/>
            </w:rPr>
            <w:t>MINUTES</w:t>
          </w:r>
          <w:r w:rsidRPr="008B6CEC">
            <w:rPr>
              <w:rFonts w:ascii="Arial Narrow" w:hAnsi="Arial Narrow"/>
              <w:b/>
              <w:sz w:val="28"/>
              <w:szCs w:val="28"/>
            </w:rPr>
            <w:t xml:space="preserve"> </w:t>
          </w:r>
        </w:p>
        <w:p w14:paraId="504594E1" w14:textId="17FABA51" w:rsidR="00473446" w:rsidRPr="008B6CEC" w:rsidRDefault="00473446" w:rsidP="008B6CEC">
          <w:pPr>
            <w:tabs>
              <w:tab w:val="left" w:pos="1350"/>
            </w:tabs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Wednesday January 17</w:t>
          </w:r>
          <w:r w:rsidRPr="008B6CEC">
            <w:rPr>
              <w:rFonts w:ascii="Arial Narrow" w:hAnsi="Arial Narrow"/>
              <w:b/>
            </w:rPr>
            <w:t>, 201</w:t>
          </w:r>
          <w:r>
            <w:rPr>
              <w:rFonts w:ascii="Arial Narrow" w:hAnsi="Arial Narrow"/>
              <w:b/>
            </w:rPr>
            <w:t>8</w:t>
          </w:r>
          <w:r w:rsidRPr="008B6CEC">
            <w:rPr>
              <w:rFonts w:ascii="Arial Narrow" w:hAnsi="Arial Narrow"/>
              <w:b/>
            </w:rPr>
            <w:t xml:space="preserve"> </w:t>
          </w:r>
          <w:r>
            <w:rPr>
              <w:rFonts w:ascii="Arial Narrow" w:hAnsi="Arial Narrow"/>
              <w:b/>
            </w:rPr>
            <w:sym w:font="Wingdings" w:char="F077"/>
          </w:r>
          <w:r w:rsidRPr="008B6CEC">
            <w:rPr>
              <w:rFonts w:ascii="Arial Narrow" w:hAnsi="Arial Narrow"/>
              <w:b/>
            </w:rPr>
            <w:t xml:space="preserve"> </w:t>
          </w:r>
          <w:r>
            <w:rPr>
              <w:rFonts w:ascii="Arial Narrow" w:hAnsi="Arial Narrow"/>
              <w:b/>
            </w:rPr>
            <w:t>7:00 PM  UTC + 0 (1:00 PM CST)</w:t>
          </w:r>
        </w:p>
        <w:p w14:paraId="186D5E59" w14:textId="77777777" w:rsidR="00473446" w:rsidRPr="00036D9A" w:rsidRDefault="00473446" w:rsidP="008B6CEC">
          <w:r w:rsidRPr="00036D9A">
            <w:rPr>
              <w:rFonts w:ascii="Arial Narrow" w:hAnsi="Arial Narrow"/>
              <w:b/>
              <w:highlight w:val="yellow"/>
            </w:rPr>
            <w:t>Zoom:</w:t>
          </w:r>
          <w:r w:rsidRPr="00036D9A">
            <w:rPr>
              <w:rFonts w:ascii="Arial Narrow" w:hAnsi="Arial Narrow"/>
              <w:highlight w:val="yellow"/>
            </w:rPr>
            <w:t xml:space="preserve"> </w:t>
          </w:r>
          <w:hyperlink r:id="rId1" w:tgtFrame="_blank" w:history="1">
            <w:r w:rsidRPr="00036D9A">
              <w:rPr>
                <w:rStyle w:val="Hyperlink"/>
                <w:rFonts w:ascii="Arial" w:hAnsi="Arial" w:cs="Arial"/>
                <w:color w:val="3B73AF"/>
                <w:highlight w:val="yellow"/>
                <w:shd w:val="clear" w:color="auto" w:fill="FFFFFF"/>
              </w:rPr>
              <w:t>https://snomed.zoom.us/my/nutritioncrg</w:t>
            </w:r>
          </w:hyperlink>
          <w:r w:rsidRPr="00036D9A">
            <w:rPr>
              <w:highlight w:val="yellow"/>
            </w:rPr>
            <w:t xml:space="preserve"> </w:t>
          </w:r>
          <w:r w:rsidRPr="00036D9A">
            <w:t>(</w:t>
          </w:r>
          <w:r w:rsidRPr="00036D9A">
            <w:rPr>
              <w:rFonts w:ascii="Arial" w:hAnsi="Arial" w:cs="Arial"/>
              <w:color w:val="333333"/>
              <w:shd w:val="clear" w:color="auto" w:fill="FFFFFF"/>
            </w:rPr>
            <w:t>The link provides a Zoom discussion forum, which doesn't require a chair/lead person, but provides access to a discussion space. All the functionality is still available, video, screen share.</w:t>
          </w:r>
          <w:r>
            <w:rPr>
              <w:rFonts w:ascii="Arial" w:hAnsi="Arial" w:cs="Arial"/>
              <w:color w:val="333333"/>
              <w:shd w:val="clear" w:color="auto" w:fill="FFFFFF"/>
            </w:rPr>
            <w:t>)</w:t>
          </w:r>
        </w:p>
        <w:p w14:paraId="0A4A7F6C" w14:textId="2FA7E580" w:rsidR="00387B9B" w:rsidRDefault="00387B9B" w:rsidP="005C1CC0">
          <w:pPr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b/>
              <w:sz w:val="18"/>
              <w:szCs w:val="18"/>
            </w:rPr>
            <w:t>Present</w:t>
          </w:r>
          <w:r w:rsidR="00473446">
            <w:rPr>
              <w:rFonts w:ascii="Arial Narrow" w:hAnsi="Arial Narrow"/>
              <w:b/>
              <w:sz w:val="18"/>
              <w:szCs w:val="18"/>
            </w:rPr>
            <w:t xml:space="preserve">: </w:t>
          </w:r>
          <w:r w:rsidR="00473446" w:rsidRPr="00036D9A">
            <w:rPr>
              <w:rFonts w:ascii="Arial Narrow" w:hAnsi="Arial Narrow"/>
              <w:sz w:val="18"/>
              <w:szCs w:val="18"/>
            </w:rPr>
            <w:t>Alison Steiber (</w:t>
          </w:r>
          <w:proofErr w:type="spellStart"/>
          <w:r w:rsidR="00473446" w:rsidRPr="00036D9A">
            <w:rPr>
              <w:rFonts w:ascii="Arial Narrow" w:hAnsi="Arial Narrow"/>
              <w:sz w:val="18"/>
              <w:szCs w:val="18"/>
            </w:rPr>
            <w:t>asteiber</w:t>
          </w:r>
          <w:proofErr w:type="spellEnd"/>
          <w:r w:rsidR="00473446" w:rsidRPr="00036D9A">
            <w:rPr>
              <w:rFonts w:ascii="Arial Narrow" w:hAnsi="Arial Narrow"/>
              <w:sz w:val="18"/>
              <w:szCs w:val="18"/>
            </w:rPr>
            <w:t xml:space="preserve">) </w:t>
          </w:r>
          <w:proofErr w:type="gramStart"/>
          <w:r w:rsidR="00473446" w:rsidRPr="00036D9A">
            <w:rPr>
              <w:rFonts w:ascii="Arial Narrow" w:hAnsi="Arial Narrow"/>
              <w:sz w:val="18"/>
              <w:szCs w:val="18"/>
            </w:rPr>
            <w:t>USA,  Angela</w:t>
          </w:r>
          <w:proofErr w:type="gramEnd"/>
          <w:r w:rsidR="00473446" w:rsidRPr="00036D9A">
            <w:rPr>
              <w:rFonts w:ascii="Arial Narrow" w:hAnsi="Arial Narrow"/>
              <w:sz w:val="18"/>
              <w:szCs w:val="18"/>
            </w:rPr>
            <w:t xml:space="preserve"> Vivanti (</w:t>
          </w:r>
          <w:proofErr w:type="spellStart"/>
          <w:r w:rsidR="00473446" w:rsidRPr="00036D9A">
            <w:rPr>
              <w:rFonts w:ascii="Arial Narrow" w:hAnsi="Arial Narrow"/>
              <w:sz w:val="18"/>
              <w:szCs w:val="18"/>
            </w:rPr>
            <w:t>avivanti</w:t>
          </w:r>
          <w:proofErr w:type="spellEnd"/>
          <w:r w:rsidR="00473446" w:rsidRPr="00036D9A">
            <w:rPr>
              <w:rFonts w:ascii="Arial Narrow" w:hAnsi="Arial Narrow"/>
              <w:sz w:val="18"/>
              <w:szCs w:val="18"/>
            </w:rPr>
            <w:t>) Australia,  Constantina Papoutsakis (</w:t>
          </w:r>
          <w:proofErr w:type="spellStart"/>
          <w:r w:rsidR="00473446" w:rsidRPr="00036D9A">
            <w:rPr>
              <w:rFonts w:ascii="Arial Narrow" w:hAnsi="Arial Narrow"/>
              <w:sz w:val="18"/>
              <w:szCs w:val="18"/>
            </w:rPr>
            <w:t>cpapoutsakis</w:t>
          </w:r>
          <w:proofErr w:type="spellEnd"/>
          <w:r w:rsidR="00473446" w:rsidRPr="00036D9A">
            <w:rPr>
              <w:rFonts w:ascii="Arial Narrow" w:hAnsi="Arial Narrow"/>
              <w:sz w:val="18"/>
              <w:szCs w:val="18"/>
            </w:rPr>
            <w:t>) USA,  Elisabet Rothenberg (</w:t>
          </w:r>
          <w:proofErr w:type="spellStart"/>
          <w:r w:rsidR="00473446" w:rsidRPr="00036D9A">
            <w:rPr>
              <w:rFonts w:ascii="Arial Narrow" w:hAnsi="Arial Narrow"/>
              <w:sz w:val="18"/>
              <w:szCs w:val="18"/>
            </w:rPr>
            <w:t>erothenberg</w:t>
          </w:r>
          <w:proofErr w:type="spellEnd"/>
          <w:r w:rsidR="00473446" w:rsidRPr="00036D9A">
            <w:rPr>
              <w:rFonts w:ascii="Arial Narrow" w:hAnsi="Arial Narrow"/>
              <w:sz w:val="18"/>
              <w:szCs w:val="18"/>
            </w:rPr>
            <w:t>) Sweden,  Lee Unangst (</w:t>
          </w:r>
          <w:proofErr w:type="spellStart"/>
          <w:r w:rsidR="00473446" w:rsidRPr="00036D9A">
            <w:rPr>
              <w:rFonts w:ascii="Arial Narrow" w:hAnsi="Arial Narrow"/>
              <w:sz w:val="18"/>
              <w:szCs w:val="18"/>
            </w:rPr>
            <w:t>lunangst</w:t>
          </w:r>
          <w:proofErr w:type="spellEnd"/>
          <w:r w:rsidR="00473446" w:rsidRPr="00036D9A">
            <w:rPr>
              <w:rFonts w:ascii="Arial Narrow" w:hAnsi="Arial Narrow"/>
              <w:sz w:val="18"/>
              <w:szCs w:val="18"/>
            </w:rPr>
            <w:t>) (USA), Lyn Lloyd (</w:t>
          </w:r>
          <w:proofErr w:type="spellStart"/>
          <w:r w:rsidR="00473446" w:rsidRPr="00036D9A">
            <w:rPr>
              <w:rFonts w:ascii="Arial Narrow" w:hAnsi="Arial Narrow"/>
              <w:sz w:val="18"/>
              <w:szCs w:val="18"/>
            </w:rPr>
            <w:t>llloyd</w:t>
          </w:r>
          <w:proofErr w:type="spellEnd"/>
          <w:r w:rsidR="00473446" w:rsidRPr="00036D9A">
            <w:rPr>
              <w:rFonts w:ascii="Arial Narrow" w:hAnsi="Arial Narrow"/>
              <w:sz w:val="18"/>
              <w:szCs w:val="18"/>
            </w:rPr>
            <w:t>) New Zealand,  Naomi Trostler (</w:t>
          </w:r>
          <w:proofErr w:type="spellStart"/>
          <w:r w:rsidR="00473446" w:rsidRPr="00036D9A">
            <w:rPr>
              <w:rFonts w:ascii="Arial Narrow" w:hAnsi="Arial Narrow"/>
              <w:sz w:val="18"/>
              <w:szCs w:val="18"/>
            </w:rPr>
            <w:t>ntrostler</w:t>
          </w:r>
          <w:proofErr w:type="spellEnd"/>
          <w:r w:rsidR="00473446" w:rsidRPr="00036D9A">
            <w:rPr>
              <w:rFonts w:ascii="Arial Narrow" w:hAnsi="Arial Narrow"/>
              <w:sz w:val="18"/>
              <w:szCs w:val="18"/>
            </w:rPr>
            <w:t>) Israel,  William Swan (</w:t>
          </w:r>
          <w:proofErr w:type="spellStart"/>
          <w:r w:rsidR="00473446" w:rsidRPr="00036D9A">
            <w:rPr>
              <w:rFonts w:ascii="Arial Narrow" w:hAnsi="Arial Narrow"/>
              <w:sz w:val="18"/>
              <w:szCs w:val="18"/>
            </w:rPr>
            <w:t>wswan</w:t>
          </w:r>
          <w:proofErr w:type="spellEnd"/>
          <w:r w:rsidR="00473446" w:rsidRPr="00036D9A">
            <w:rPr>
              <w:rFonts w:ascii="Arial Narrow" w:hAnsi="Arial Narrow"/>
              <w:sz w:val="18"/>
              <w:szCs w:val="18"/>
            </w:rPr>
            <w:t>) USA</w:t>
          </w:r>
          <w:r w:rsidR="00473446">
            <w:rPr>
              <w:rFonts w:ascii="Arial Narrow" w:hAnsi="Arial Narrow"/>
              <w:sz w:val="18"/>
              <w:szCs w:val="18"/>
            </w:rPr>
            <w:t>, Kiri Elliott (</w:t>
          </w:r>
          <w:proofErr w:type="spellStart"/>
          <w:r w:rsidR="00473446">
            <w:rPr>
              <w:rFonts w:ascii="Arial Narrow" w:hAnsi="Arial Narrow"/>
              <w:sz w:val="18"/>
              <w:szCs w:val="18"/>
            </w:rPr>
            <w:t>kelliott</w:t>
          </w:r>
          <w:proofErr w:type="spellEnd"/>
          <w:r w:rsidR="00473446">
            <w:rPr>
              <w:rFonts w:ascii="Arial Narrow" w:hAnsi="Arial Narrow"/>
              <w:sz w:val="18"/>
              <w:szCs w:val="18"/>
            </w:rPr>
            <w:t>)</w:t>
          </w:r>
          <w:r>
            <w:rPr>
              <w:rFonts w:ascii="Arial Narrow" w:hAnsi="Arial Narrow"/>
              <w:sz w:val="18"/>
              <w:szCs w:val="18"/>
            </w:rPr>
            <w:t xml:space="preserve">, </w:t>
          </w:r>
          <w:proofErr w:type="spellStart"/>
          <w:r w:rsidRPr="00387B9B">
            <w:rPr>
              <w:rFonts w:ascii="Arial Narrow" w:hAnsi="Arial Narrow"/>
              <w:sz w:val="18"/>
              <w:szCs w:val="18"/>
            </w:rPr>
            <w:t>Marlis</w:t>
          </w:r>
          <w:proofErr w:type="spellEnd"/>
          <w:r w:rsidRPr="00387B9B">
            <w:rPr>
              <w:rFonts w:ascii="Arial Narrow" w:hAnsi="Arial Narrow"/>
              <w:sz w:val="18"/>
              <w:szCs w:val="18"/>
            </w:rPr>
            <w:t xml:space="preserve"> Elizabeth Atkins (</w:t>
          </w:r>
          <w:proofErr w:type="spellStart"/>
          <w:r w:rsidRPr="00387B9B">
            <w:rPr>
              <w:rFonts w:ascii="Arial Narrow" w:hAnsi="Arial Narrow"/>
              <w:sz w:val="18"/>
              <w:szCs w:val="18"/>
            </w:rPr>
            <w:t>matkins</w:t>
          </w:r>
          <w:proofErr w:type="spellEnd"/>
          <w:r w:rsidRPr="00387B9B">
            <w:rPr>
              <w:rFonts w:ascii="Arial Narrow" w:hAnsi="Arial Narrow"/>
              <w:sz w:val="18"/>
              <w:szCs w:val="18"/>
            </w:rPr>
            <w:t xml:space="preserve">) </w:t>
          </w:r>
          <w:r>
            <w:rPr>
              <w:rFonts w:ascii="Arial Narrow" w:hAnsi="Arial Narrow"/>
              <w:sz w:val="18"/>
              <w:szCs w:val="18"/>
            </w:rPr>
            <w:t xml:space="preserve">Canada, </w:t>
          </w:r>
          <w:r w:rsidRPr="00387B9B">
            <w:rPr>
              <w:rFonts w:ascii="Arial Narrow" w:hAnsi="Arial Narrow"/>
              <w:sz w:val="18"/>
              <w:szCs w:val="18"/>
            </w:rPr>
            <w:t>Zac Whitewood-</w:t>
          </w:r>
          <w:proofErr w:type="spellStart"/>
          <w:r w:rsidRPr="00387B9B">
            <w:rPr>
              <w:rFonts w:ascii="Arial Narrow" w:hAnsi="Arial Narrow"/>
              <w:sz w:val="18"/>
              <w:szCs w:val="18"/>
            </w:rPr>
            <w:t>Moores</w:t>
          </w:r>
          <w:proofErr w:type="spellEnd"/>
          <w:r w:rsidRPr="00387B9B">
            <w:rPr>
              <w:rFonts w:ascii="Arial Narrow" w:hAnsi="Arial Narrow"/>
              <w:sz w:val="18"/>
              <w:szCs w:val="18"/>
            </w:rPr>
            <w:t xml:space="preserve"> (</w:t>
          </w:r>
          <w:proofErr w:type="spellStart"/>
          <w:r w:rsidRPr="00387B9B">
            <w:rPr>
              <w:rFonts w:ascii="Arial Narrow" w:hAnsi="Arial Narrow"/>
              <w:sz w:val="18"/>
              <w:szCs w:val="18"/>
            </w:rPr>
            <w:t>zwhitewood</w:t>
          </w:r>
          <w:proofErr w:type="spellEnd"/>
          <w:r w:rsidRPr="00387B9B">
            <w:rPr>
              <w:rFonts w:ascii="Arial Narrow" w:hAnsi="Arial Narrow"/>
              <w:sz w:val="18"/>
              <w:szCs w:val="18"/>
            </w:rPr>
            <w:t>)</w:t>
          </w:r>
        </w:p>
        <w:p w14:paraId="5F756748" w14:textId="07E228F9" w:rsidR="00473446" w:rsidRPr="003C6FE5" w:rsidRDefault="00473446" w:rsidP="005C1CC0">
          <w:pPr>
            <w:rPr>
              <w:rFonts w:ascii="Arial Narrow" w:hAnsi="Arial Narrow"/>
              <w:sz w:val="18"/>
              <w:szCs w:val="18"/>
            </w:rPr>
          </w:pPr>
          <w:r w:rsidRPr="00036D9A">
            <w:rPr>
              <w:rFonts w:ascii="Arial Narrow" w:hAnsi="Arial Narrow"/>
              <w:b/>
              <w:sz w:val="18"/>
              <w:szCs w:val="18"/>
            </w:rPr>
            <w:t xml:space="preserve">SNOMED Staff: </w:t>
          </w:r>
          <w:r w:rsidRPr="002C16EC">
            <w:rPr>
              <w:rFonts w:ascii="Arial Narrow" w:hAnsi="Arial Narrow"/>
              <w:sz w:val="18"/>
              <w:szCs w:val="18"/>
            </w:rPr>
            <w:t>Ja</w:t>
          </w:r>
          <w:r w:rsidRPr="00036D9A">
            <w:rPr>
              <w:rFonts w:ascii="Arial Narrow" w:hAnsi="Arial Narrow"/>
              <w:sz w:val="18"/>
              <w:szCs w:val="18"/>
            </w:rPr>
            <w:t>mes Case (Terminologist), Jane Millar (Collaboration Lead – Consultant), Ian Green (Customer Relations Lead Europe and Clinical Engagement Business Manager)</w:t>
          </w:r>
        </w:p>
      </w:tc>
    </w:tr>
  </w:tbl>
  <w:p w14:paraId="730826B2" w14:textId="77777777" w:rsidR="00473446" w:rsidRDefault="004734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4127"/>
    <w:multiLevelType w:val="multilevel"/>
    <w:tmpl w:val="9E1E57C6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 w15:restartNumberingAfterBreak="0">
    <w:nsid w:val="0C0C6934"/>
    <w:multiLevelType w:val="hybridMultilevel"/>
    <w:tmpl w:val="81AE883A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67139"/>
    <w:multiLevelType w:val="hybridMultilevel"/>
    <w:tmpl w:val="1DC69FDC"/>
    <w:lvl w:ilvl="0" w:tplc="254C46BC">
      <w:start w:val="6"/>
      <w:numFmt w:val="decimal"/>
      <w:lvlText w:val="%1.0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9760372"/>
    <w:multiLevelType w:val="hybridMultilevel"/>
    <w:tmpl w:val="D2941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8740C"/>
    <w:multiLevelType w:val="hybridMultilevel"/>
    <w:tmpl w:val="5E101C80"/>
    <w:lvl w:ilvl="0" w:tplc="F7D43E38">
      <w:start w:val="6"/>
      <w:numFmt w:val="decimal"/>
      <w:lvlText w:val="%1.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4034F"/>
    <w:multiLevelType w:val="multilevel"/>
    <w:tmpl w:val="840A160A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1116069"/>
    <w:multiLevelType w:val="hybridMultilevel"/>
    <w:tmpl w:val="6C14BB4A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C17DA"/>
    <w:multiLevelType w:val="hybridMultilevel"/>
    <w:tmpl w:val="2DDE16F4"/>
    <w:lvl w:ilvl="0" w:tplc="4B9AD6CA">
      <w:start w:val="6"/>
      <w:numFmt w:val="decimal"/>
      <w:lvlText w:val="%1.0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F5E0BAB"/>
    <w:multiLevelType w:val="hybridMultilevel"/>
    <w:tmpl w:val="3D069050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179AB"/>
    <w:multiLevelType w:val="hybridMultilevel"/>
    <w:tmpl w:val="BA90BB22"/>
    <w:lvl w:ilvl="0" w:tplc="1A96357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E016F69"/>
    <w:multiLevelType w:val="hybridMultilevel"/>
    <w:tmpl w:val="94EA3A38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834B3"/>
    <w:multiLevelType w:val="hybridMultilevel"/>
    <w:tmpl w:val="5E7C3184"/>
    <w:lvl w:ilvl="0" w:tplc="254C46BC">
      <w:start w:val="6"/>
      <w:numFmt w:val="decimal"/>
      <w:lvlText w:val="%1.0"/>
      <w:lvlJc w:val="left"/>
      <w:pPr>
        <w:ind w:left="54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72405E0D"/>
    <w:multiLevelType w:val="hybridMultilevel"/>
    <w:tmpl w:val="A910358E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6414B"/>
    <w:multiLevelType w:val="hybridMultilevel"/>
    <w:tmpl w:val="0C48AC02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442B7"/>
    <w:multiLevelType w:val="hybridMultilevel"/>
    <w:tmpl w:val="426EF280"/>
    <w:lvl w:ilvl="0" w:tplc="1A9635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C47EC"/>
    <w:multiLevelType w:val="multilevel"/>
    <w:tmpl w:val="95708148"/>
    <w:lvl w:ilvl="0">
      <w:start w:val="7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15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12"/>
  </w:num>
  <w:num w:numId="11">
    <w:abstractNumId w:val="2"/>
  </w:num>
  <w:num w:numId="12">
    <w:abstractNumId w:val="11"/>
  </w:num>
  <w:num w:numId="13">
    <w:abstractNumId w:val="14"/>
  </w:num>
  <w:num w:numId="14">
    <w:abstractNumId w:val="9"/>
  </w:num>
  <w:num w:numId="15">
    <w:abstractNumId w:val="6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AE1"/>
    <w:rsid w:val="0000450F"/>
    <w:rsid w:val="00012FAA"/>
    <w:rsid w:val="000149F0"/>
    <w:rsid w:val="00016009"/>
    <w:rsid w:val="00016E8F"/>
    <w:rsid w:val="00020088"/>
    <w:rsid w:val="00021A76"/>
    <w:rsid w:val="000222B8"/>
    <w:rsid w:val="000222E1"/>
    <w:rsid w:val="00023412"/>
    <w:rsid w:val="00024028"/>
    <w:rsid w:val="00026286"/>
    <w:rsid w:val="00032390"/>
    <w:rsid w:val="00032498"/>
    <w:rsid w:val="00032CA5"/>
    <w:rsid w:val="00032D76"/>
    <w:rsid w:val="00034499"/>
    <w:rsid w:val="00035AB3"/>
    <w:rsid w:val="00036D9A"/>
    <w:rsid w:val="0004020F"/>
    <w:rsid w:val="000446A7"/>
    <w:rsid w:val="0004477C"/>
    <w:rsid w:val="00050356"/>
    <w:rsid w:val="00050DB2"/>
    <w:rsid w:val="00053532"/>
    <w:rsid w:val="00054243"/>
    <w:rsid w:val="00054B92"/>
    <w:rsid w:val="00055995"/>
    <w:rsid w:val="00062F63"/>
    <w:rsid w:val="0006400A"/>
    <w:rsid w:val="0006562B"/>
    <w:rsid w:val="00071A01"/>
    <w:rsid w:val="0008029F"/>
    <w:rsid w:val="000841C4"/>
    <w:rsid w:val="000843F1"/>
    <w:rsid w:val="00084FCC"/>
    <w:rsid w:val="000866B2"/>
    <w:rsid w:val="00086ED3"/>
    <w:rsid w:val="0009028B"/>
    <w:rsid w:val="00090543"/>
    <w:rsid w:val="00092B87"/>
    <w:rsid w:val="000930B5"/>
    <w:rsid w:val="00097C29"/>
    <w:rsid w:val="000A2B4E"/>
    <w:rsid w:val="000A7EDE"/>
    <w:rsid w:val="000B0C25"/>
    <w:rsid w:val="000B27FD"/>
    <w:rsid w:val="000B4355"/>
    <w:rsid w:val="000B6598"/>
    <w:rsid w:val="000D0387"/>
    <w:rsid w:val="000D07C0"/>
    <w:rsid w:val="000D2EAE"/>
    <w:rsid w:val="000D4711"/>
    <w:rsid w:val="000D651C"/>
    <w:rsid w:val="000E1C2C"/>
    <w:rsid w:val="000E1F41"/>
    <w:rsid w:val="000E56CA"/>
    <w:rsid w:val="000E5832"/>
    <w:rsid w:val="000E74C8"/>
    <w:rsid w:val="000F10F5"/>
    <w:rsid w:val="000F5754"/>
    <w:rsid w:val="000F6B22"/>
    <w:rsid w:val="000F7192"/>
    <w:rsid w:val="00103283"/>
    <w:rsid w:val="00103FEF"/>
    <w:rsid w:val="0010415B"/>
    <w:rsid w:val="001041DE"/>
    <w:rsid w:val="00104616"/>
    <w:rsid w:val="00104834"/>
    <w:rsid w:val="0010604A"/>
    <w:rsid w:val="0011061F"/>
    <w:rsid w:val="00114194"/>
    <w:rsid w:val="00115024"/>
    <w:rsid w:val="00115984"/>
    <w:rsid w:val="00115AED"/>
    <w:rsid w:val="00124726"/>
    <w:rsid w:val="00126154"/>
    <w:rsid w:val="001261EB"/>
    <w:rsid w:val="0013302B"/>
    <w:rsid w:val="00134461"/>
    <w:rsid w:val="001361B3"/>
    <w:rsid w:val="00142068"/>
    <w:rsid w:val="00150550"/>
    <w:rsid w:val="001554B6"/>
    <w:rsid w:val="00162A03"/>
    <w:rsid w:val="00163E12"/>
    <w:rsid w:val="00165AE3"/>
    <w:rsid w:val="001725CF"/>
    <w:rsid w:val="001739E4"/>
    <w:rsid w:val="001768FF"/>
    <w:rsid w:val="00177ECD"/>
    <w:rsid w:val="00177F8D"/>
    <w:rsid w:val="00181820"/>
    <w:rsid w:val="0018183B"/>
    <w:rsid w:val="0018294E"/>
    <w:rsid w:val="0018312C"/>
    <w:rsid w:val="00183B18"/>
    <w:rsid w:val="0018458E"/>
    <w:rsid w:val="001868AA"/>
    <w:rsid w:val="00187610"/>
    <w:rsid w:val="00191390"/>
    <w:rsid w:val="0019361A"/>
    <w:rsid w:val="001A04B8"/>
    <w:rsid w:val="001A0E0E"/>
    <w:rsid w:val="001A2208"/>
    <w:rsid w:val="001B1307"/>
    <w:rsid w:val="001B22B6"/>
    <w:rsid w:val="001B5435"/>
    <w:rsid w:val="001B6914"/>
    <w:rsid w:val="001B6F1C"/>
    <w:rsid w:val="001B73F5"/>
    <w:rsid w:val="001C3CFD"/>
    <w:rsid w:val="001C539D"/>
    <w:rsid w:val="001C63C9"/>
    <w:rsid w:val="001D0CAE"/>
    <w:rsid w:val="001D108D"/>
    <w:rsid w:val="001D223D"/>
    <w:rsid w:val="001D7AAD"/>
    <w:rsid w:val="001E0598"/>
    <w:rsid w:val="001E1D42"/>
    <w:rsid w:val="001E1E87"/>
    <w:rsid w:val="001E378D"/>
    <w:rsid w:val="001E3D21"/>
    <w:rsid w:val="001E45DA"/>
    <w:rsid w:val="001E5217"/>
    <w:rsid w:val="001E548B"/>
    <w:rsid w:val="001F3D8E"/>
    <w:rsid w:val="001F5073"/>
    <w:rsid w:val="002036A2"/>
    <w:rsid w:val="00207815"/>
    <w:rsid w:val="00211C00"/>
    <w:rsid w:val="00217F3F"/>
    <w:rsid w:val="00221BE0"/>
    <w:rsid w:val="00222CD9"/>
    <w:rsid w:val="00223473"/>
    <w:rsid w:val="002313F4"/>
    <w:rsid w:val="00245BAF"/>
    <w:rsid w:val="002469B0"/>
    <w:rsid w:val="00254C41"/>
    <w:rsid w:val="00263DEE"/>
    <w:rsid w:val="00265A0A"/>
    <w:rsid w:val="00265DBD"/>
    <w:rsid w:val="0027013C"/>
    <w:rsid w:val="0027124B"/>
    <w:rsid w:val="00272228"/>
    <w:rsid w:val="00272515"/>
    <w:rsid w:val="00272CB1"/>
    <w:rsid w:val="00273169"/>
    <w:rsid w:val="00273C0B"/>
    <w:rsid w:val="0028074E"/>
    <w:rsid w:val="00281A2E"/>
    <w:rsid w:val="00286B12"/>
    <w:rsid w:val="00287B4F"/>
    <w:rsid w:val="002A12A9"/>
    <w:rsid w:val="002A14CE"/>
    <w:rsid w:val="002A3038"/>
    <w:rsid w:val="002A41BD"/>
    <w:rsid w:val="002A53BE"/>
    <w:rsid w:val="002A65A8"/>
    <w:rsid w:val="002B023E"/>
    <w:rsid w:val="002B119E"/>
    <w:rsid w:val="002B1F5E"/>
    <w:rsid w:val="002B3239"/>
    <w:rsid w:val="002B60B1"/>
    <w:rsid w:val="002B6471"/>
    <w:rsid w:val="002C03DF"/>
    <w:rsid w:val="002C16EC"/>
    <w:rsid w:val="002C34D7"/>
    <w:rsid w:val="002C531D"/>
    <w:rsid w:val="002C542D"/>
    <w:rsid w:val="002C59EC"/>
    <w:rsid w:val="002D006B"/>
    <w:rsid w:val="002D25B6"/>
    <w:rsid w:val="002D2BB4"/>
    <w:rsid w:val="002D2EB7"/>
    <w:rsid w:val="002D4668"/>
    <w:rsid w:val="002D4A23"/>
    <w:rsid w:val="002D4AF1"/>
    <w:rsid w:val="002E0E91"/>
    <w:rsid w:val="002E0F07"/>
    <w:rsid w:val="002E117E"/>
    <w:rsid w:val="002E1254"/>
    <w:rsid w:val="002E1FC9"/>
    <w:rsid w:val="002E2B9D"/>
    <w:rsid w:val="002E4040"/>
    <w:rsid w:val="002E4122"/>
    <w:rsid w:val="002E713B"/>
    <w:rsid w:val="002F0046"/>
    <w:rsid w:val="002F1B92"/>
    <w:rsid w:val="002F1DEB"/>
    <w:rsid w:val="002F2273"/>
    <w:rsid w:val="002F4D8B"/>
    <w:rsid w:val="0030368E"/>
    <w:rsid w:val="003051E7"/>
    <w:rsid w:val="00305AB9"/>
    <w:rsid w:val="003062A4"/>
    <w:rsid w:val="003065B2"/>
    <w:rsid w:val="00311EA5"/>
    <w:rsid w:val="00314229"/>
    <w:rsid w:val="00322A2B"/>
    <w:rsid w:val="0032537E"/>
    <w:rsid w:val="00333CC4"/>
    <w:rsid w:val="00335184"/>
    <w:rsid w:val="00336198"/>
    <w:rsid w:val="0034557C"/>
    <w:rsid w:val="00345B4D"/>
    <w:rsid w:val="00351444"/>
    <w:rsid w:val="00351BCA"/>
    <w:rsid w:val="00352789"/>
    <w:rsid w:val="003547EE"/>
    <w:rsid w:val="00355303"/>
    <w:rsid w:val="00355400"/>
    <w:rsid w:val="003604FB"/>
    <w:rsid w:val="003620D6"/>
    <w:rsid w:val="00366BDA"/>
    <w:rsid w:val="003700CF"/>
    <w:rsid w:val="0037226B"/>
    <w:rsid w:val="00375933"/>
    <w:rsid w:val="003760F2"/>
    <w:rsid w:val="00376CD9"/>
    <w:rsid w:val="003809B5"/>
    <w:rsid w:val="00382E36"/>
    <w:rsid w:val="00384E15"/>
    <w:rsid w:val="00386035"/>
    <w:rsid w:val="00387B9B"/>
    <w:rsid w:val="00392077"/>
    <w:rsid w:val="00392AB5"/>
    <w:rsid w:val="00393B42"/>
    <w:rsid w:val="003A070E"/>
    <w:rsid w:val="003A2A0E"/>
    <w:rsid w:val="003A525A"/>
    <w:rsid w:val="003A5B15"/>
    <w:rsid w:val="003A6EBB"/>
    <w:rsid w:val="003A7220"/>
    <w:rsid w:val="003B31C8"/>
    <w:rsid w:val="003B4AA9"/>
    <w:rsid w:val="003B6E10"/>
    <w:rsid w:val="003C03A4"/>
    <w:rsid w:val="003C264C"/>
    <w:rsid w:val="003C45A0"/>
    <w:rsid w:val="003C6586"/>
    <w:rsid w:val="003C6DDD"/>
    <w:rsid w:val="003C6FE4"/>
    <w:rsid w:val="003C6FE5"/>
    <w:rsid w:val="003C7C0A"/>
    <w:rsid w:val="003C7D3D"/>
    <w:rsid w:val="003C7DF8"/>
    <w:rsid w:val="003D0D6C"/>
    <w:rsid w:val="003D1874"/>
    <w:rsid w:val="003D5B7D"/>
    <w:rsid w:val="003D702B"/>
    <w:rsid w:val="003E0B24"/>
    <w:rsid w:val="003E1765"/>
    <w:rsid w:val="003E1F85"/>
    <w:rsid w:val="003E32FF"/>
    <w:rsid w:val="003E792C"/>
    <w:rsid w:val="003F0874"/>
    <w:rsid w:val="003F151E"/>
    <w:rsid w:val="004003E0"/>
    <w:rsid w:val="00404D09"/>
    <w:rsid w:val="00407272"/>
    <w:rsid w:val="00407337"/>
    <w:rsid w:val="00411113"/>
    <w:rsid w:val="00411686"/>
    <w:rsid w:val="00412D88"/>
    <w:rsid w:val="00413E5E"/>
    <w:rsid w:val="00417C8B"/>
    <w:rsid w:val="00421166"/>
    <w:rsid w:val="0042413A"/>
    <w:rsid w:val="004248ED"/>
    <w:rsid w:val="00425C7A"/>
    <w:rsid w:val="004322CC"/>
    <w:rsid w:val="00436E31"/>
    <w:rsid w:val="00437DC9"/>
    <w:rsid w:val="00440D94"/>
    <w:rsid w:val="004428C6"/>
    <w:rsid w:val="004442B1"/>
    <w:rsid w:val="00445162"/>
    <w:rsid w:val="0044523C"/>
    <w:rsid w:val="004455CF"/>
    <w:rsid w:val="00445890"/>
    <w:rsid w:val="00450C98"/>
    <w:rsid w:val="00456984"/>
    <w:rsid w:val="00460D05"/>
    <w:rsid w:val="0046286D"/>
    <w:rsid w:val="0046414F"/>
    <w:rsid w:val="004649F9"/>
    <w:rsid w:val="00464CFD"/>
    <w:rsid w:val="00470376"/>
    <w:rsid w:val="00473446"/>
    <w:rsid w:val="004756BF"/>
    <w:rsid w:val="00475C95"/>
    <w:rsid w:val="00477207"/>
    <w:rsid w:val="00480151"/>
    <w:rsid w:val="00481FE7"/>
    <w:rsid w:val="0048239D"/>
    <w:rsid w:val="00482DE3"/>
    <w:rsid w:val="0048418E"/>
    <w:rsid w:val="004845AF"/>
    <w:rsid w:val="0048499C"/>
    <w:rsid w:val="00486312"/>
    <w:rsid w:val="004905C4"/>
    <w:rsid w:val="004910BE"/>
    <w:rsid w:val="004A19C1"/>
    <w:rsid w:val="004A5043"/>
    <w:rsid w:val="004A5380"/>
    <w:rsid w:val="004A6A2C"/>
    <w:rsid w:val="004A6FC7"/>
    <w:rsid w:val="004B1511"/>
    <w:rsid w:val="004B1E3C"/>
    <w:rsid w:val="004B2125"/>
    <w:rsid w:val="004B30AA"/>
    <w:rsid w:val="004B43C1"/>
    <w:rsid w:val="004B4592"/>
    <w:rsid w:val="004B611C"/>
    <w:rsid w:val="004C195A"/>
    <w:rsid w:val="004C3733"/>
    <w:rsid w:val="004D2393"/>
    <w:rsid w:val="004D4F76"/>
    <w:rsid w:val="004D57BB"/>
    <w:rsid w:val="004D71D4"/>
    <w:rsid w:val="004D75AF"/>
    <w:rsid w:val="004E2960"/>
    <w:rsid w:val="004E2AE1"/>
    <w:rsid w:val="004F2C1A"/>
    <w:rsid w:val="004F5E02"/>
    <w:rsid w:val="004F6124"/>
    <w:rsid w:val="004F6A12"/>
    <w:rsid w:val="004F7534"/>
    <w:rsid w:val="005029DC"/>
    <w:rsid w:val="0051088F"/>
    <w:rsid w:val="00511792"/>
    <w:rsid w:val="005135EC"/>
    <w:rsid w:val="0051403D"/>
    <w:rsid w:val="005152F9"/>
    <w:rsid w:val="005158D3"/>
    <w:rsid w:val="00516A53"/>
    <w:rsid w:val="00517CFA"/>
    <w:rsid w:val="0052225C"/>
    <w:rsid w:val="005226CF"/>
    <w:rsid w:val="00523172"/>
    <w:rsid w:val="005244BF"/>
    <w:rsid w:val="005302CE"/>
    <w:rsid w:val="00533C46"/>
    <w:rsid w:val="00536553"/>
    <w:rsid w:val="0053670C"/>
    <w:rsid w:val="005376B4"/>
    <w:rsid w:val="00537D42"/>
    <w:rsid w:val="005416B8"/>
    <w:rsid w:val="005459EA"/>
    <w:rsid w:val="00545D70"/>
    <w:rsid w:val="00545E67"/>
    <w:rsid w:val="005468A6"/>
    <w:rsid w:val="00550A9F"/>
    <w:rsid w:val="0055266B"/>
    <w:rsid w:val="00552BA9"/>
    <w:rsid w:val="00554057"/>
    <w:rsid w:val="0055485F"/>
    <w:rsid w:val="00554ADE"/>
    <w:rsid w:val="005557AF"/>
    <w:rsid w:val="00556FF6"/>
    <w:rsid w:val="00557A72"/>
    <w:rsid w:val="00560281"/>
    <w:rsid w:val="0056249D"/>
    <w:rsid w:val="005647CF"/>
    <w:rsid w:val="005660EC"/>
    <w:rsid w:val="005667D4"/>
    <w:rsid w:val="00570746"/>
    <w:rsid w:val="00573BEF"/>
    <w:rsid w:val="005748DD"/>
    <w:rsid w:val="00574F5C"/>
    <w:rsid w:val="00575795"/>
    <w:rsid w:val="00576335"/>
    <w:rsid w:val="00577A20"/>
    <w:rsid w:val="00580953"/>
    <w:rsid w:val="005823C4"/>
    <w:rsid w:val="005843C3"/>
    <w:rsid w:val="005846AD"/>
    <w:rsid w:val="005854EA"/>
    <w:rsid w:val="005868F0"/>
    <w:rsid w:val="0059041A"/>
    <w:rsid w:val="00590AA6"/>
    <w:rsid w:val="005916E3"/>
    <w:rsid w:val="0059171E"/>
    <w:rsid w:val="00595A63"/>
    <w:rsid w:val="00595F6D"/>
    <w:rsid w:val="0059631A"/>
    <w:rsid w:val="00596EB6"/>
    <w:rsid w:val="00597034"/>
    <w:rsid w:val="005A29B2"/>
    <w:rsid w:val="005A47A4"/>
    <w:rsid w:val="005A5281"/>
    <w:rsid w:val="005B02F4"/>
    <w:rsid w:val="005B11BB"/>
    <w:rsid w:val="005B2294"/>
    <w:rsid w:val="005B2FA1"/>
    <w:rsid w:val="005B501C"/>
    <w:rsid w:val="005B50EE"/>
    <w:rsid w:val="005B5DD8"/>
    <w:rsid w:val="005B6D6F"/>
    <w:rsid w:val="005B7A8E"/>
    <w:rsid w:val="005C1CC0"/>
    <w:rsid w:val="005C1D90"/>
    <w:rsid w:val="005C22C5"/>
    <w:rsid w:val="005C33FD"/>
    <w:rsid w:val="005C3830"/>
    <w:rsid w:val="005C3AF6"/>
    <w:rsid w:val="005C4AC2"/>
    <w:rsid w:val="005C6C7D"/>
    <w:rsid w:val="005D0067"/>
    <w:rsid w:val="005D10B3"/>
    <w:rsid w:val="005D1E5E"/>
    <w:rsid w:val="005D402B"/>
    <w:rsid w:val="005E012A"/>
    <w:rsid w:val="005E0D05"/>
    <w:rsid w:val="005E1E1F"/>
    <w:rsid w:val="005E4AF8"/>
    <w:rsid w:val="005E4DF9"/>
    <w:rsid w:val="005E5495"/>
    <w:rsid w:val="005F2401"/>
    <w:rsid w:val="005F6E6F"/>
    <w:rsid w:val="00600594"/>
    <w:rsid w:val="00604F56"/>
    <w:rsid w:val="00605337"/>
    <w:rsid w:val="00606B31"/>
    <w:rsid w:val="00606F17"/>
    <w:rsid w:val="00610446"/>
    <w:rsid w:val="00611933"/>
    <w:rsid w:val="00611C85"/>
    <w:rsid w:val="0061493F"/>
    <w:rsid w:val="00615489"/>
    <w:rsid w:val="00616616"/>
    <w:rsid w:val="00617B63"/>
    <w:rsid w:val="006228BF"/>
    <w:rsid w:val="006237FE"/>
    <w:rsid w:val="0062715F"/>
    <w:rsid w:val="006304FF"/>
    <w:rsid w:val="00630AC8"/>
    <w:rsid w:val="0063229E"/>
    <w:rsid w:val="00636212"/>
    <w:rsid w:val="00636711"/>
    <w:rsid w:val="00637306"/>
    <w:rsid w:val="00637C4F"/>
    <w:rsid w:val="0064104A"/>
    <w:rsid w:val="006512C5"/>
    <w:rsid w:val="00654247"/>
    <w:rsid w:val="00655856"/>
    <w:rsid w:val="00660FFC"/>
    <w:rsid w:val="006625F2"/>
    <w:rsid w:val="00663472"/>
    <w:rsid w:val="0066348E"/>
    <w:rsid w:val="00663DF2"/>
    <w:rsid w:val="006644A8"/>
    <w:rsid w:val="006644FC"/>
    <w:rsid w:val="0066604A"/>
    <w:rsid w:val="006675D6"/>
    <w:rsid w:val="00670713"/>
    <w:rsid w:val="00674EBA"/>
    <w:rsid w:val="00683258"/>
    <w:rsid w:val="00694BDD"/>
    <w:rsid w:val="006967E5"/>
    <w:rsid w:val="006A0DF9"/>
    <w:rsid w:val="006A2D8C"/>
    <w:rsid w:val="006A2F60"/>
    <w:rsid w:val="006A3DF3"/>
    <w:rsid w:val="006A71E0"/>
    <w:rsid w:val="006B16B5"/>
    <w:rsid w:val="006B2CAD"/>
    <w:rsid w:val="006B43FD"/>
    <w:rsid w:val="006B4604"/>
    <w:rsid w:val="006B4F8B"/>
    <w:rsid w:val="006B7B60"/>
    <w:rsid w:val="006C4656"/>
    <w:rsid w:val="006C5A3B"/>
    <w:rsid w:val="006C6A4B"/>
    <w:rsid w:val="006D0FD2"/>
    <w:rsid w:val="006D2BF0"/>
    <w:rsid w:val="006D2D7B"/>
    <w:rsid w:val="006D456A"/>
    <w:rsid w:val="006D4CA0"/>
    <w:rsid w:val="006D6213"/>
    <w:rsid w:val="006D72E9"/>
    <w:rsid w:val="006E0F1B"/>
    <w:rsid w:val="006E6606"/>
    <w:rsid w:val="006F15DC"/>
    <w:rsid w:val="006F1D8A"/>
    <w:rsid w:val="006F201F"/>
    <w:rsid w:val="006F2721"/>
    <w:rsid w:val="006F3C26"/>
    <w:rsid w:val="006F7CE7"/>
    <w:rsid w:val="00700257"/>
    <w:rsid w:val="00700669"/>
    <w:rsid w:val="00700DFD"/>
    <w:rsid w:val="007012A3"/>
    <w:rsid w:val="007058AD"/>
    <w:rsid w:val="0070692F"/>
    <w:rsid w:val="00706C4F"/>
    <w:rsid w:val="00706D7B"/>
    <w:rsid w:val="00707E0B"/>
    <w:rsid w:val="0071105F"/>
    <w:rsid w:val="00712852"/>
    <w:rsid w:val="00713E76"/>
    <w:rsid w:val="0071762E"/>
    <w:rsid w:val="00720793"/>
    <w:rsid w:val="007306C5"/>
    <w:rsid w:val="00733619"/>
    <w:rsid w:val="0073610A"/>
    <w:rsid w:val="007507FA"/>
    <w:rsid w:val="007567CE"/>
    <w:rsid w:val="00757CDF"/>
    <w:rsid w:val="0076054E"/>
    <w:rsid w:val="007619FC"/>
    <w:rsid w:val="0076305D"/>
    <w:rsid w:val="00765404"/>
    <w:rsid w:val="00766487"/>
    <w:rsid w:val="00766CA3"/>
    <w:rsid w:val="00772A3E"/>
    <w:rsid w:val="0077408C"/>
    <w:rsid w:val="00781569"/>
    <w:rsid w:val="007817BB"/>
    <w:rsid w:val="007817E0"/>
    <w:rsid w:val="00781E01"/>
    <w:rsid w:val="0078268C"/>
    <w:rsid w:val="007845D5"/>
    <w:rsid w:val="007877B0"/>
    <w:rsid w:val="0079108E"/>
    <w:rsid w:val="00791A97"/>
    <w:rsid w:val="007A18D8"/>
    <w:rsid w:val="007A34DA"/>
    <w:rsid w:val="007A6A9E"/>
    <w:rsid w:val="007A70C4"/>
    <w:rsid w:val="007A75F4"/>
    <w:rsid w:val="007B3D13"/>
    <w:rsid w:val="007B54FC"/>
    <w:rsid w:val="007B64D9"/>
    <w:rsid w:val="007B6E3E"/>
    <w:rsid w:val="007B70F6"/>
    <w:rsid w:val="007B74DC"/>
    <w:rsid w:val="007C4AAF"/>
    <w:rsid w:val="007C4B70"/>
    <w:rsid w:val="007C637F"/>
    <w:rsid w:val="007D2148"/>
    <w:rsid w:val="007D39E8"/>
    <w:rsid w:val="007D5417"/>
    <w:rsid w:val="007D5791"/>
    <w:rsid w:val="007E1335"/>
    <w:rsid w:val="007E3A25"/>
    <w:rsid w:val="007E5C81"/>
    <w:rsid w:val="007F2DE8"/>
    <w:rsid w:val="008039EA"/>
    <w:rsid w:val="00803A3E"/>
    <w:rsid w:val="0080430B"/>
    <w:rsid w:val="00804968"/>
    <w:rsid w:val="00811753"/>
    <w:rsid w:val="00811836"/>
    <w:rsid w:val="00814C0C"/>
    <w:rsid w:val="008157A6"/>
    <w:rsid w:val="00817246"/>
    <w:rsid w:val="008217D3"/>
    <w:rsid w:val="008237A4"/>
    <w:rsid w:val="00827C3A"/>
    <w:rsid w:val="008314E2"/>
    <w:rsid w:val="00836332"/>
    <w:rsid w:val="008402FF"/>
    <w:rsid w:val="00840E12"/>
    <w:rsid w:val="00840EFD"/>
    <w:rsid w:val="00841735"/>
    <w:rsid w:val="008418A2"/>
    <w:rsid w:val="00841A7A"/>
    <w:rsid w:val="00842BD8"/>
    <w:rsid w:val="008436B1"/>
    <w:rsid w:val="00846D83"/>
    <w:rsid w:val="008477B8"/>
    <w:rsid w:val="00847D83"/>
    <w:rsid w:val="00850E38"/>
    <w:rsid w:val="00853281"/>
    <w:rsid w:val="00854BCA"/>
    <w:rsid w:val="008635BE"/>
    <w:rsid w:val="00867DF1"/>
    <w:rsid w:val="00871956"/>
    <w:rsid w:val="00873C93"/>
    <w:rsid w:val="00874956"/>
    <w:rsid w:val="00875B2A"/>
    <w:rsid w:val="00886332"/>
    <w:rsid w:val="00892030"/>
    <w:rsid w:val="00893F9C"/>
    <w:rsid w:val="0089695E"/>
    <w:rsid w:val="008A1926"/>
    <w:rsid w:val="008A2653"/>
    <w:rsid w:val="008A42A0"/>
    <w:rsid w:val="008B0F29"/>
    <w:rsid w:val="008B4AFA"/>
    <w:rsid w:val="008B5228"/>
    <w:rsid w:val="008B68B0"/>
    <w:rsid w:val="008B6CEC"/>
    <w:rsid w:val="008B7A7C"/>
    <w:rsid w:val="008C099E"/>
    <w:rsid w:val="008C5DB3"/>
    <w:rsid w:val="008C618B"/>
    <w:rsid w:val="008D2821"/>
    <w:rsid w:val="008D5B6C"/>
    <w:rsid w:val="008D5D73"/>
    <w:rsid w:val="008D698B"/>
    <w:rsid w:val="008E2CAA"/>
    <w:rsid w:val="008E7656"/>
    <w:rsid w:val="008F246A"/>
    <w:rsid w:val="008F39FC"/>
    <w:rsid w:val="008F3E1C"/>
    <w:rsid w:val="008F4B6E"/>
    <w:rsid w:val="009009CD"/>
    <w:rsid w:val="00901921"/>
    <w:rsid w:val="0090362C"/>
    <w:rsid w:val="0090385D"/>
    <w:rsid w:val="00903E4A"/>
    <w:rsid w:val="0090492F"/>
    <w:rsid w:val="009049D6"/>
    <w:rsid w:val="00911315"/>
    <w:rsid w:val="0091421B"/>
    <w:rsid w:val="00914325"/>
    <w:rsid w:val="009151C9"/>
    <w:rsid w:val="00917A95"/>
    <w:rsid w:val="0092070A"/>
    <w:rsid w:val="00921053"/>
    <w:rsid w:val="00921528"/>
    <w:rsid w:val="009237B3"/>
    <w:rsid w:val="00923B2B"/>
    <w:rsid w:val="0092698F"/>
    <w:rsid w:val="009278B5"/>
    <w:rsid w:val="00927CB9"/>
    <w:rsid w:val="009303EC"/>
    <w:rsid w:val="00930F8D"/>
    <w:rsid w:val="0094270D"/>
    <w:rsid w:val="00946E33"/>
    <w:rsid w:val="00951631"/>
    <w:rsid w:val="009523C0"/>
    <w:rsid w:val="009532CC"/>
    <w:rsid w:val="009532FB"/>
    <w:rsid w:val="009542BB"/>
    <w:rsid w:val="0095725C"/>
    <w:rsid w:val="0096257C"/>
    <w:rsid w:val="0096297A"/>
    <w:rsid w:val="00962E2F"/>
    <w:rsid w:val="00965327"/>
    <w:rsid w:val="009719E3"/>
    <w:rsid w:val="00975FA1"/>
    <w:rsid w:val="00977635"/>
    <w:rsid w:val="00982CA2"/>
    <w:rsid w:val="00982CF4"/>
    <w:rsid w:val="0098605F"/>
    <w:rsid w:val="00990D18"/>
    <w:rsid w:val="009916B4"/>
    <w:rsid w:val="009919F6"/>
    <w:rsid w:val="0099403D"/>
    <w:rsid w:val="00995042"/>
    <w:rsid w:val="00996EB2"/>
    <w:rsid w:val="00997F51"/>
    <w:rsid w:val="009A09BB"/>
    <w:rsid w:val="009A0CD7"/>
    <w:rsid w:val="009A4FC1"/>
    <w:rsid w:val="009A56E6"/>
    <w:rsid w:val="009A6120"/>
    <w:rsid w:val="009A7A5E"/>
    <w:rsid w:val="009B2A7F"/>
    <w:rsid w:val="009B3E22"/>
    <w:rsid w:val="009B723D"/>
    <w:rsid w:val="009C0778"/>
    <w:rsid w:val="009C2C2C"/>
    <w:rsid w:val="009C2D58"/>
    <w:rsid w:val="009C35CE"/>
    <w:rsid w:val="009C4505"/>
    <w:rsid w:val="009D2520"/>
    <w:rsid w:val="009E16B4"/>
    <w:rsid w:val="009E1FF7"/>
    <w:rsid w:val="009E23F9"/>
    <w:rsid w:val="009E3A48"/>
    <w:rsid w:val="009F0533"/>
    <w:rsid w:val="009F137C"/>
    <w:rsid w:val="009F2FAB"/>
    <w:rsid w:val="009F5D74"/>
    <w:rsid w:val="00A0225F"/>
    <w:rsid w:val="00A02DCB"/>
    <w:rsid w:val="00A05B22"/>
    <w:rsid w:val="00A10592"/>
    <w:rsid w:val="00A107A1"/>
    <w:rsid w:val="00A12963"/>
    <w:rsid w:val="00A12AFF"/>
    <w:rsid w:val="00A14A95"/>
    <w:rsid w:val="00A20A75"/>
    <w:rsid w:val="00A22CDC"/>
    <w:rsid w:val="00A2428A"/>
    <w:rsid w:val="00A41E55"/>
    <w:rsid w:val="00A43073"/>
    <w:rsid w:val="00A4750B"/>
    <w:rsid w:val="00A50FC3"/>
    <w:rsid w:val="00A54749"/>
    <w:rsid w:val="00A5739B"/>
    <w:rsid w:val="00A61AC2"/>
    <w:rsid w:val="00A62FCC"/>
    <w:rsid w:val="00A63648"/>
    <w:rsid w:val="00A65CB9"/>
    <w:rsid w:val="00A65E9C"/>
    <w:rsid w:val="00A66A33"/>
    <w:rsid w:val="00A672BD"/>
    <w:rsid w:val="00A677FA"/>
    <w:rsid w:val="00A70777"/>
    <w:rsid w:val="00A70C32"/>
    <w:rsid w:val="00A70C40"/>
    <w:rsid w:val="00A72426"/>
    <w:rsid w:val="00A73E34"/>
    <w:rsid w:val="00A74725"/>
    <w:rsid w:val="00A7508E"/>
    <w:rsid w:val="00A84CD1"/>
    <w:rsid w:val="00A90A8D"/>
    <w:rsid w:val="00A91C80"/>
    <w:rsid w:val="00A93357"/>
    <w:rsid w:val="00A9386C"/>
    <w:rsid w:val="00AA1602"/>
    <w:rsid w:val="00AA220B"/>
    <w:rsid w:val="00AA76D8"/>
    <w:rsid w:val="00AB00F8"/>
    <w:rsid w:val="00AB2953"/>
    <w:rsid w:val="00AC2657"/>
    <w:rsid w:val="00AC34BE"/>
    <w:rsid w:val="00AC6375"/>
    <w:rsid w:val="00AC67D2"/>
    <w:rsid w:val="00AC6E6F"/>
    <w:rsid w:val="00AD0100"/>
    <w:rsid w:val="00AD0A87"/>
    <w:rsid w:val="00AD54F6"/>
    <w:rsid w:val="00AE2726"/>
    <w:rsid w:val="00AE4B7D"/>
    <w:rsid w:val="00AE4C24"/>
    <w:rsid w:val="00AE57BD"/>
    <w:rsid w:val="00AE6E5F"/>
    <w:rsid w:val="00AF35C0"/>
    <w:rsid w:val="00AF3B18"/>
    <w:rsid w:val="00AF73C0"/>
    <w:rsid w:val="00B10434"/>
    <w:rsid w:val="00B12B07"/>
    <w:rsid w:val="00B12DA8"/>
    <w:rsid w:val="00B12E05"/>
    <w:rsid w:val="00B13962"/>
    <w:rsid w:val="00B14377"/>
    <w:rsid w:val="00B146C3"/>
    <w:rsid w:val="00B14A66"/>
    <w:rsid w:val="00B150EE"/>
    <w:rsid w:val="00B159DD"/>
    <w:rsid w:val="00B15BA9"/>
    <w:rsid w:val="00B16D88"/>
    <w:rsid w:val="00B17B74"/>
    <w:rsid w:val="00B21509"/>
    <w:rsid w:val="00B2177E"/>
    <w:rsid w:val="00B2290E"/>
    <w:rsid w:val="00B232A2"/>
    <w:rsid w:val="00B236C7"/>
    <w:rsid w:val="00B23C0C"/>
    <w:rsid w:val="00B2417B"/>
    <w:rsid w:val="00B24B35"/>
    <w:rsid w:val="00B24F77"/>
    <w:rsid w:val="00B26A50"/>
    <w:rsid w:val="00B27CAB"/>
    <w:rsid w:val="00B27CBB"/>
    <w:rsid w:val="00B27FEA"/>
    <w:rsid w:val="00B310B6"/>
    <w:rsid w:val="00B32D87"/>
    <w:rsid w:val="00B352DB"/>
    <w:rsid w:val="00B42424"/>
    <w:rsid w:val="00B4395E"/>
    <w:rsid w:val="00B46702"/>
    <w:rsid w:val="00B469F1"/>
    <w:rsid w:val="00B504AE"/>
    <w:rsid w:val="00B50CC5"/>
    <w:rsid w:val="00B52C12"/>
    <w:rsid w:val="00B57B83"/>
    <w:rsid w:val="00B603BB"/>
    <w:rsid w:val="00B63C3A"/>
    <w:rsid w:val="00B66A3B"/>
    <w:rsid w:val="00B73424"/>
    <w:rsid w:val="00B80737"/>
    <w:rsid w:val="00B84AFE"/>
    <w:rsid w:val="00B90578"/>
    <w:rsid w:val="00B94630"/>
    <w:rsid w:val="00B96AC8"/>
    <w:rsid w:val="00BA2697"/>
    <w:rsid w:val="00BA400D"/>
    <w:rsid w:val="00BB0A18"/>
    <w:rsid w:val="00BB3AF8"/>
    <w:rsid w:val="00BB4337"/>
    <w:rsid w:val="00BB5818"/>
    <w:rsid w:val="00BB6EC9"/>
    <w:rsid w:val="00BB716A"/>
    <w:rsid w:val="00BC01AE"/>
    <w:rsid w:val="00BC1020"/>
    <w:rsid w:val="00BC162C"/>
    <w:rsid w:val="00BC3AA8"/>
    <w:rsid w:val="00BC3AAB"/>
    <w:rsid w:val="00BD1B05"/>
    <w:rsid w:val="00BD3761"/>
    <w:rsid w:val="00BD3EAC"/>
    <w:rsid w:val="00BD499C"/>
    <w:rsid w:val="00BD5EB8"/>
    <w:rsid w:val="00BE276D"/>
    <w:rsid w:val="00BE60CD"/>
    <w:rsid w:val="00BF3D12"/>
    <w:rsid w:val="00BF5783"/>
    <w:rsid w:val="00C02EEB"/>
    <w:rsid w:val="00C03636"/>
    <w:rsid w:val="00C0558C"/>
    <w:rsid w:val="00C11EDA"/>
    <w:rsid w:val="00C12472"/>
    <w:rsid w:val="00C12BD9"/>
    <w:rsid w:val="00C13334"/>
    <w:rsid w:val="00C1462C"/>
    <w:rsid w:val="00C1526B"/>
    <w:rsid w:val="00C217DB"/>
    <w:rsid w:val="00C23139"/>
    <w:rsid w:val="00C23A59"/>
    <w:rsid w:val="00C266B1"/>
    <w:rsid w:val="00C27033"/>
    <w:rsid w:val="00C3297B"/>
    <w:rsid w:val="00C32A2F"/>
    <w:rsid w:val="00C33E0F"/>
    <w:rsid w:val="00C366FB"/>
    <w:rsid w:val="00C40725"/>
    <w:rsid w:val="00C43ED8"/>
    <w:rsid w:val="00C45C2D"/>
    <w:rsid w:val="00C46DEE"/>
    <w:rsid w:val="00C470F5"/>
    <w:rsid w:val="00C47C1F"/>
    <w:rsid w:val="00C50178"/>
    <w:rsid w:val="00C51470"/>
    <w:rsid w:val="00C51654"/>
    <w:rsid w:val="00C516E5"/>
    <w:rsid w:val="00C535F0"/>
    <w:rsid w:val="00C537E9"/>
    <w:rsid w:val="00C61336"/>
    <w:rsid w:val="00C63D7A"/>
    <w:rsid w:val="00C6588A"/>
    <w:rsid w:val="00C66958"/>
    <w:rsid w:val="00C67EBE"/>
    <w:rsid w:val="00C703A7"/>
    <w:rsid w:val="00C735AA"/>
    <w:rsid w:val="00C76439"/>
    <w:rsid w:val="00C765C7"/>
    <w:rsid w:val="00C77558"/>
    <w:rsid w:val="00C80142"/>
    <w:rsid w:val="00C81610"/>
    <w:rsid w:val="00C81EC4"/>
    <w:rsid w:val="00C82F63"/>
    <w:rsid w:val="00C91D7C"/>
    <w:rsid w:val="00C92B48"/>
    <w:rsid w:val="00C957F0"/>
    <w:rsid w:val="00C972BE"/>
    <w:rsid w:val="00CA35A2"/>
    <w:rsid w:val="00CA54FB"/>
    <w:rsid w:val="00CB01A1"/>
    <w:rsid w:val="00CB1048"/>
    <w:rsid w:val="00CB220F"/>
    <w:rsid w:val="00CB370B"/>
    <w:rsid w:val="00CB4BD9"/>
    <w:rsid w:val="00CC16D7"/>
    <w:rsid w:val="00CC2725"/>
    <w:rsid w:val="00CC2BD1"/>
    <w:rsid w:val="00CC3EE2"/>
    <w:rsid w:val="00CC5F7F"/>
    <w:rsid w:val="00CD0BCF"/>
    <w:rsid w:val="00CD29C8"/>
    <w:rsid w:val="00CD2ADF"/>
    <w:rsid w:val="00CD3DC6"/>
    <w:rsid w:val="00CD3E91"/>
    <w:rsid w:val="00CD47F7"/>
    <w:rsid w:val="00CD5AB7"/>
    <w:rsid w:val="00CD5F35"/>
    <w:rsid w:val="00CD7EA5"/>
    <w:rsid w:val="00CE1B9A"/>
    <w:rsid w:val="00CE1BCF"/>
    <w:rsid w:val="00CE2708"/>
    <w:rsid w:val="00CE2B91"/>
    <w:rsid w:val="00CE60C3"/>
    <w:rsid w:val="00CF59F2"/>
    <w:rsid w:val="00CF69E9"/>
    <w:rsid w:val="00CF6A79"/>
    <w:rsid w:val="00D00DF9"/>
    <w:rsid w:val="00D02AC8"/>
    <w:rsid w:val="00D037BC"/>
    <w:rsid w:val="00D04319"/>
    <w:rsid w:val="00D1103B"/>
    <w:rsid w:val="00D130D0"/>
    <w:rsid w:val="00D13420"/>
    <w:rsid w:val="00D1439A"/>
    <w:rsid w:val="00D16DF0"/>
    <w:rsid w:val="00D1797E"/>
    <w:rsid w:val="00D21443"/>
    <w:rsid w:val="00D22327"/>
    <w:rsid w:val="00D22F51"/>
    <w:rsid w:val="00D24692"/>
    <w:rsid w:val="00D24BCF"/>
    <w:rsid w:val="00D268CE"/>
    <w:rsid w:val="00D27E12"/>
    <w:rsid w:val="00D338AB"/>
    <w:rsid w:val="00D3609F"/>
    <w:rsid w:val="00D37267"/>
    <w:rsid w:val="00D42559"/>
    <w:rsid w:val="00D46DD8"/>
    <w:rsid w:val="00D52E6D"/>
    <w:rsid w:val="00D54173"/>
    <w:rsid w:val="00D607B5"/>
    <w:rsid w:val="00D65AA7"/>
    <w:rsid w:val="00D70D15"/>
    <w:rsid w:val="00D763D4"/>
    <w:rsid w:val="00D805EA"/>
    <w:rsid w:val="00D8076B"/>
    <w:rsid w:val="00D8167D"/>
    <w:rsid w:val="00D82266"/>
    <w:rsid w:val="00D830C9"/>
    <w:rsid w:val="00D830EE"/>
    <w:rsid w:val="00D847A9"/>
    <w:rsid w:val="00D86835"/>
    <w:rsid w:val="00D87F37"/>
    <w:rsid w:val="00D90A91"/>
    <w:rsid w:val="00D93750"/>
    <w:rsid w:val="00D946F8"/>
    <w:rsid w:val="00D9515A"/>
    <w:rsid w:val="00D965E2"/>
    <w:rsid w:val="00D96F94"/>
    <w:rsid w:val="00DA0A7E"/>
    <w:rsid w:val="00DA2CD2"/>
    <w:rsid w:val="00DA5274"/>
    <w:rsid w:val="00DA76E0"/>
    <w:rsid w:val="00DB1463"/>
    <w:rsid w:val="00DB20ED"/>
    <w:rsid w:val="00DB4213"/>
    <w:rsid w:val="00DB4BB3"/>
    <w:rsid w:val="00DB5658"/>
    <w:rsid w:val="00DB653F"/>
    <w:rsid w:val="00DB6592"/>
    <w:rsid w:val="00DB7EDB"/>
    <w:rsid w:val="00DC156C"/>
    <w:rsid w:val="00DC2D6C"/>
    <w:rsid w:val="00DC384B"/>
    <w:rsid w:val="00DC4C60"/>
    <w:rsid w:val="00DC6994"/>
    <w:rsid w:val="00DC705A"/>
    <w:rsid w:val="00DD0283"/>
    <w:rsid w:val="00DD18EE"/>
    <w:rsid w:val="00DD2DB7"/>
    <w:rsid w:val="00DD5188"/>
    <w:rsid w:val="00DD7331"/>
    <w:rsid w:val="00DE17AA"/>
    <w:rsid w:val="00DE4936"/>
    <w:rsid w:val="00DE506F"/>
    <w:rsid w:val="00DF59FF"/>
    <w:rsid w:val="00E001AE"/>
    <w:rsid w:val="00E04B12"/>
    <w:rsid w:val="00E04B39"/>
    <w:rsid w:val="00E07BFF"/>
    <w:rsid w:val="00E121AE"/>
    <w:rsid w:val="00E12CC9"/>
    <w:rsid w:val="00E13013"/>
    <w:rsid w:val="00E14DA3"/>
    <w:rsid w:val="00E15F58"/>
    <w:rsid w:val="00E164C9"/>
    <w:rsid w:val="00E177EA"/>
    <w:rsid w:val="00E22A83"/>
    <w:rsid w:val="00E26883"/>
    <w:rsid w:val="00E27FB0"/>
    <w:rsid w:val="00E31092"/>
    <w:rsid w:val="00E31B3C"/>
    <w:rsid w:val="00E33D1A"/>
    <w:rsid w:val="00E36020"/>
    <w:rsid w:val="00E362CF"/>
    <w:rsid w:val="00E36F6E"/>
    <w:rsid w:val="00E371A6"/>
    <w:rsid w:val="00E40BDF"/>
    <w:rsid w:val="00E4185B"/>
    <w:rsid w:val="00E4248E"/>
    <w:rsid w:val="00E462B5"/>
    <w:rsid w:val="00E541AC"/>
    <w:rsid w:val="00E601EE"/>
    <w:rsid w:val="00E6087F"/>
    <w:rsid w:val="00E61BC4"/>
    <w:rsid w:val="00E63766"/>
    <w:rsid w:val="00E63904"/>
    <w:rsid w:val="00E675D5"/>
    <w:rsid w:val="00E759C8"/>
    <w:rsid w:val="00E764CD"/>
    <w:rsid w:val="00E80B76"/>
    <w:rsid w:val="00E8302D"/>
    <w:rsid w:val="00E862D6"/>
    <w:rsid w:val="00E879ED"/>
    <w:rsid w:val="00E91F3C"/>
    <w:rsid w:val="00E94BCF"/>
    <w:rsid w:val="00E94F2A"/>
    <w:rsid w:val="00EA0D80"/>
    <w:rsid w:val="00EA4FDA"/>
    <w:rsid w:val="00EA70CC"/>
    <w:rsid w:val="00EB0FF0"/>
    <w:rsid w:val="00EB326F"/>
    <w:rsid w:val="00EC4BC0"/>
    <w:rsid w:val="00EC6BFE"/>
    <w:rsid w:val="00ED1959"/>
    <w:rsid w:val="00ED364D"/>
    <w:rsid w:val="00ED6B14"/>
    <w:rsid w:val="00ED750B"/>
    <w:rsid w:val="00EE0360"/>
    <w:rsid w:val="00EE15E8"/>
    <w:rsid w:val="00EE2763"/>
    <w:rsid w:val="00EE5C8E"/>
    <w:rsid w:val="00EE5CB3"/>
    <w:rsid w:val="00EE6376"/>
    <w:rsid w:val="00EF27D7"/>
    <w:rsid w:val="00EF5EF9"/>
    <w:rsid w:val="00EF7401"/>
    <w:rsid w:val="00EF7BB3"/>
    <w:rsid w:val="00F004A1"/>
    <w:rsid w:val="00F10702"/>
    <w:rsid w:val="00F10F82"/>
    <w:rsid w:val="00F12DC1"/>
    <w:rsid w:val="00F14C65"/>
    <w:rsid w:val="00F154D7"/>
    <w:rsid w:val="00F15D0B"/>
    <w:rsid w:val="00F25FE9"/>
    <w:rsid w:val="00F317DF"/>
    <w:rsid w:val="00F33195"/>
    <w:rsid w:val="00F40386"/>
    <w:rsid w:val="00F412E1"/>
    <w:rsid w:val="00F4310F"/>
    <w:rsid w:val="00F43BE7"/>
    <w:rsid w:val="00F46ADC"/>
    <w:rsid w:val="00F47919"/>
    <w:rsid w:val="00F51D06"/>
    <w:rsid w:val="00F53E34"/>
    <w:rsid w:val="00F54113"/>
    <w:rsid w:val="00F55D3F"/>
    <w:rsid w:val="00F602DC"/>
    <w:rsid w:val="00F60EEC"/>
    <w:rsid w:val="00F630E6"/>
    <w:rsid w:val="00F636AB"/>
    <w:rsid w:val="00F6407B"/>
    <w:rsid w:val="00F65725"/>
    <w:rsid w:val="00F65A8F"/>
    <w:rsid w:val="00F661AA"/>
    <w:rsid w:val="00F6796E"/>
    <w:rsid w:val="00F67E70"/>
    <w:rsid w:val="00F709BF"/>
    <w:rsid w:val="00F72364"/>
    <w:rsid w:val="00F73D02"/>
    <w:rsid w:val="00F74882"/>
    <w:rsid w:val="00F7494A"/>
    <w:rsid w:val="00F74FE7"/>
    <w:rsid w:val="00F761DB"/>
    <w:rsid w:val="00F777E7"/>
    <w:rsid w:val="00F80291"/>
    <w:rsid w:val="00F80B3B"/>
    <w:rsid w:val="00F83788"/>
    <w:rsid w:val="00F85567"/>
    <w:rsid w:val="00F86ACF"/>
    <w:rsid w:val="00F91FDD"/>
    <w:rsid w:val="00F97302"/>
    <w:rsid w:val="00F974F6"/>
    <w:rsid w:val="00FA2ADC"/>
    <w:rsid w:val="00FA7715"/>
    <w:rsid w:val="00FB0192"/>
    <w:rsid w:val="00FB0910"/>
    <w:rsid w:val="00FB1B32"/>
    <w:rsid w:val="00FB1BF9"/>
    <w:rsid w:val="00FB2F15"/>
    <w:rsid w:val="00FB4987"/>
    <w:rsid w:val="00FB65E8"/>
    <w:rsid w:val="00FB6C78"/>
    <w:rsid w:val="00FB7DF2"/>
    <w:rsid w:val="00FC0D4C"/>
    <w:rsid w:val="00FC3823"/>
    <w:rsid w:val="00FC55C0"/>
    <w:rsid w:val="00FC5AAB"/>
    <w:rsid w:val="00FC6175"/>
    <w:rsid w:val="00FD0FB1"/>
    <w:rsid w:val="00FD25EA"/>
    <w:rsid w:val="00FD295A"/>
    <w:rsid w:val="00FD2D05"/>
    <w:rsid w:val="00FD4D0A"/>
    <w:rsid w:val="00FD5B74"/>
    <w:rsid w:val="00FD6A82"/>
    <w:rsid w:val="00FE041E"/>
    <w:rsid w:val="00FE2C55"/>
    <w:rsid w:val="00FE4E00"/>
    <w:rsid w:val="00FE5347"/>
    <w:rsid w:val="00FF126A"/>
    <w:rsid w:val="00FF303E"/>
    <w:rsid w:val="00FF5492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AF65A1"/>
  <w15:chartTrackingRefBased/>
  <w15:docId w15:val="{67449DB0-E7AD-41CE-BD6E-EC5EEC8C4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0543"/>
    <w:rPr>
      <w:rFonts w:eastAsia="Calibr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0543"/>
    <w:pPr>
      <w:keepNext/>
      <w:outlineLvl w:val="0"/>
    </w:pPr>
    <w:rPr>
      <w:rFonts w:ascii="Arial Black" w:hAnsi="Arial Black"/>
      <w:color w:val="800000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90543"/>
    <w:pPr>
      <w:spacing w:before="240" w:after="240"/>
      <w:outlineLvl w:val="1"/>
    </w:pPr>
    <w:rPr>
      <w:color w:val="1F497D"/>
      <w:sz w:val="32"/>
      <w:szCs w:val="2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09054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734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0543"/>
    <w:rPr>
      <w:rFonts w:ascii="Arial Black" w:eastAsia="Calibri" w:hAnsi="Arial Black"/>
      <w:color w:val="800000"/>
      <w:sz w:val="28"/>
    </w:rPr>
  </w:style>
  <w:style w:type="character" w:customStyle="1" w:styleId="Heading2Char">
    <w:name w:val="Heading 2 Char"/>
    <w:link w:val="Heading2"/>
    <w:rsid w:val="00090543"/>
    <w:rPr>
      <w:rFonts w:eastAsia="Calibri"/>
      <w:color w:val="1F497D"/>
      <w:sz w:val="32"/>
      <w:szCs w:val="22"/>
    </w:rPr>
  </w:style>
  <w:style w:type="table" w:styleId="TableGrid">
    <w:name w:val="Table Grid"/>
    <w:basedOn w:val="TableNormal"/>
    <w:uiPriority w:val="59"/>
    <w:rsid w:val="00B90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ghtShading-Accent1">
    <w:name w:val="Light Shading Accent 1"/>
    <w:basedOn w:val="TableNormal"/>
    <w:uiPriority w:val="60"/>
    <w:rsid w:val="00B9057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Header">
    <w:name w:val="header"/>
    <w:basedOn w:val="Normal"/>
    <w:link w:val="HeaderChar"/>
    <w:uiPriority w:val="99"/>
    <w:unhideWhenUsed/>
    <w:rsid w:val="00765404"/>
    <w:pPr>
      <w:tabs>
        <w:tab w:val="center" w:pos="4680"/>
        <w:tab w:val="right" w:pos="9360"/>
      </w:tabs>
    </w:pPr>
    <w:rPr>
      <w:rFonts w:ascii="Arial" w:eastAsia="Times New Roman" w:hAnsi="Arial"/>
      <w:lang w:val="x-none" w:eastAsia="x-none"/>
    </w:rPr>
  </w:style>
  <w:style w:type="character" w:customStyle="1" w:styleId="HeaderChar">
    <w:name w:val="Header Char"/>
    <w:link w:val="Header"/>
    <w:uiPriority w:val="99"/>
    <w:rsid w:val="00765404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5404"/>
    <w:pPr>
      <w:tabs>
        <w:tab w:val="center" w:pos="4680"/>
        <w:tab w:val="right" w:pos="9360"/>
      </w:tabs>
    </w:pPr>
    <w:rPr>
      <w:rFonts w:ascii="Arial" w:eastAsia="Times New Roman" w:hAnsi="Arial"/>
      <w:lang w:val="x-none" w:eastAsia="x-none"/>
    </w:rPr>
  </w:style>
  <w:style w:type="character" w:customStyle="1" w:styleId="FooterChar">
    <w:name w:val="Footer Char"/>
    <w:link w:val="Footer"/>
    <w:uiPriority w:val="99"/>
    <w:rsid w:val="00765404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404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65404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0543"/>
    <w:pPr>
      <w:keepLines/>
      <w:spacing w:before="480" w:line="276" w:lineRule="auto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5C1D90"/>
    <w:pPr>
      <w:tabs>
        <w:tab w:val="right" w:leader="dot" w:pos="9350"/>
      </w:tabs>
      <w:spacing w:before="240" w:after="240"/>
    </w:pPr>
    <w:rPr>
      <w:b/>
      <w:noProof/>
      <w:sz w:val="32"/>
      <w:szCs w:val="32"/>
    </w:rPr>
  </w:style>
  <w:style w:type="character" w:styleId="Hyperlink">
    <w:name w:val="Hyperlink"/>
    <w:uiPriority w:val="99"/>
    <w:unhideWhenUsed/>
    <w:rsid w:val="00EA4FDA"/>
    <w:rPr>
      <w:color w:val="0000FF"/>
      <w:u w:val="single"/>
    </w:rPr>
  </w:style>
  <w:style w:type="character" w:customStyle="1" w:styleId="Heading3Char">
    <w:name w:val="Heading 3 Char"/>
    <w:link w:val="Heading3"/>
    <w:rsid w:val="00090543"/>
    <w:rPr>
      <w:rFonts w:ascii="Cambria" w:eastAsia="Times New Roman" w:hAnsi="Cambria" w:cs="Times New Roman"/>
      <w:b/>
      <w:bCs/>
      <w:sz w:val="26"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73610A"/>
    <w:pPr>
      <w:ind w:left="440"/>
    </w:pPr>
  </w:style>
  <w:style w:type="paragraph" w:styleId="ListParagraph">
    <w:name w:val="List Paragraph"/>
    <w:basedOn w:val="Normal"/>
    <w:uiPriority w:val="34"/>
    <w:qFormat/>
    <w:rsid w:val="00090543"/>
    <w:pPr>
      <w:ind w:left="720"/>
    </w:pPr>
    <w:rPr>
      <w:rFonts w:ascii="Arial" w:hAnsi="Arial" w:cs="Arial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05B22"/>
    <w:pPr>
      <w:ind w:left="220"/>
    </w:pPr>
  </w:style>
  <w:style w:type="paragraph" w:styleId="Title">
    <w:name w:val="Title"/>
    <w:basedOn w:val="Normal"/>
    <w:next w:val="Normal"/>
    <w:link w:val="TitleChar"/>
    <w:uiPriority w:val="10"/>
    <w:qFormat/>
    <w:rsid w:val="000905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sid w:val="00090543"/>
    <w:rPr>
      <w:rFonts w:ascii="Cambria" w:hAnsi="Cambria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rsid w:val="0063229E"/>
    <w:pPr>
      <w:tabs>
        <w:tab w:val="right" w:leader="dot" w:pos="2240"/>
      </w:tabs>
    </w:pPr>
    <w:rPr>
      <w:rFonts w:eastAsia="Times New Roman"/>
      <w:b/>
      <w:bCs/>
      <w:sz w:val="16"/>
      <w:szCs w:val="20"/>
      <w:lang w:val="x-none" w:eastAsia="x-none"/>
    </w:rPr>
  </w:style>
  <w:style w:type="character" w:customStyle="1" w:styleId="BodyText2Char">
    <w:name w:val="Body Text 2 Char"/>
    <w:link w:val="BodyText2"/>
    <w:rsid w:val="0063229E"/>
    <w:rPr>
      <w:b/>
      <w:bCs/>
      <w:sz w:val="16"/>
    </w:rPr>
  </w:style>
  <w:style w:type="paragraph" w:styleId="BodyText3">
    <w:name w:val="Body Text 3"/>
    <w:basedOn w:val="Normal"/>
    <w:link w:val="BodyText3Char"/>
    <w:rsid w:val="0063229E"/>
    <w:pPr>
      <w:tabs>
        <w:tab w:val="right" w:leader="dot" w:pos="2240"/>
      </w:tabs>
    </w:pPr>
    <w:rPr>
      <w:rFonts w:eastAsia="Times New Roman"/>
      <w:b/>
      <w:sz w:val="18"/>
      <w:szCs w:val="20"/>
      <w:u w:val="single"/>
      <w:lang w:val="x-none" w:eastAsia="x-none"/>
    </w:rPr>
  </w:style>
  <w:style w:type="character" w:customStyle="1" w:styleId="BodyText3Char">
    <w:name w:val="Body Text 3 Char"/>
    <w:link w:val="BodyText3"/>
    <w:rsid w:val="0063229E"/>
    <w:rPr>
      <w:b/>
      <w:sz w:val="18"/>
      <w:u w:val="single"/>
    </w:rPr>
  </w:style>
  <w:style w:type="character" w:styleId="SubtleReference">
    <w:name w:val="Subtle Reference"/>
    <w:uiPriority w:val="31"/>
    <w:qFormat/>
    <w:rsid w:val="00090543"/>
    <w:rPr>
      <w:smallCaps/>
      <w:color w:val="C0504D"/>
      <w:u w:val="single"/>
    </w:rPr>
  </w:style>
  <w:style w:type="character" w:styleId="PageNumber">
    <w:name w:val="page number"/>
    <w:basedOn w:val="DefaultParagraphFont"/>
    <w:rsid w:val="004D75AF"/>
  </w:style>
  <w:style w:type="paragraph" w:styleId="NoSpacing">
    <w:name w:val="No Spacing"/>
    <w:uiPriority w:val="1"/>
    <w:qFormat/>
    <w:rsid w:val="00090543"/>
    <w:rPr>
      <w:rFonts w:ascii="Calibri" w:eastAsia="Calibri" w:hAnsi="Calibri"/>
      <w:sz w:val="22"/>
      <w:szCs w:val="22"/>
    </w:rPr>
  </w:style>
  <w:style w:type="paragraph" w:customStyle="1" w:styleId="Style1">
    <w:name w:val="Style1"/>
    <w:basedOn w:val="Heading1"/>
    <w:link w:val="Style1Char"/>
    <w:qFormat/>
    <w:rsid w:val="00090543"/>
    <w:rPr>
      <w:rFonts w:ascii="Verdana" w:hAnsi="Verdana"/>
      <w:b/>
      <w:bCs/>
    </w:rPr>
  </w:style>
  <w:style w:type="character" w:customStyle="1" w:styleId="Style1Char">
    <w:name w:val="Style1 Char"/>
    <w:link w:val="Style1"/>
    <w:rsid w:val="00090543"/>
    <w:rPr>
      <w:rFonts w:ascii="Verdana" w:eastAsia="Calibri" w:hAnsi="Verdana"/>
      <w:b/>
      <w:bCs/>
      <w:color w:val="800000"/>
      <w:sz w:val="28"/>
    </w:rPr>
  </w:style>
  <w:style w:type="paragraph" w:customStyle="1" w:styleId="Default">
    <w:name w:val="Default"/>
    <w:rsid w:val="00BE60CD"/>
    <w:pPr>
      <w:autoSpaceDE w:val="0"/>
      <w:autoSpaceDN w:val="0"/>
      <w:adjustRightInd w:val="0"/>
    </w:pPr>
    <w:rPr>
      <w:rFonts w:ascii="Constantia" w:hAnsi="Constantia" w:cs="Constantia"/>
      <w:color w:val="000000"/>
      <w:sz w:val="24"/>
      <w:szCs w:val="24"/>
    </w:rPr>
  </w:style>
  <w:style w:type="character" w:styleId="FollowedHyperlink">
    <w:name w:val="FollowedHyperlink"/>
    <w:uiPriority w:val="99"/>
    <w:semiHidden/>
    <w:unhideWhenUsed/>
    <w:rsid w:val="003A7220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3249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D9A"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semiHidden/>
    <w:rsid w:val="0047344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5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5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1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1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4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8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90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2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28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71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96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3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5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66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27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6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9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25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3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51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0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3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snomed.zoom.us/my/nutritionc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tiveros\Application%20Data\Microsoft\Templates\ADA%20Bar%20Paper%20new%20log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ADA Bar Paper new logo</Template>
  <TotalTime>51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Diatetic Association</Company>
  <LinksUpToDate>false</LinksUpToDate>
  <CharactersWithSpaces>2034</CharactersWithSpaces>
  <SharedDoc>false</SharedDoc>
  <HLinks>
    <vt:vector size="12" baseType="variant">
      <vt:variant>
        <vt:i4>4718680</vt:i4>
      </vt:variant>
      <vt:variant>
        <vt:i4>3</vt:i4>
      </vt:variant>
      <vt:variant>
        <vt:i4>0</vt:i4>
      </vt:variant>
      <vt:variant>
        <vt:i4>5</vt:i4>
      </vt:variant>
      <vt:variant>
        <vt:lpwstr>http://www.eatright.org/</vt:lpwstr>
      </vt:variant>
      <vt:variant>
        <vt:lpwstr/>
      </vt:variant>
      <vt:variant>
        <vt:i4>4325403</vt:i4>
      </vt:variant>
      <vt:variant>
        <vt:i4>0</vt:i4>
      </vt:variant>
      <vt:variant>
        <vt:i4>0</vt:i4>
      </vt:variant>
      <vt:variant>
        <vt:i4>5</vt:i4>
      </vt:variant>
      <vt:variant>
        <vt:lpwstr>https://eatright.webex.com/eatright/j.php?MTID=m779d2e628de5a04224ac0a385999cae3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Constantina Papoutsakis</dc:creator>
  <cp:keywords/>
  <cp:lastModifiedBy>Tina Papoutsakis</cp:lastModifiedBy>
  <cp:revision>5</cp:revision>
  <cp:lastPrinted>2016-07-12T22:31:00Z</cp:lastPrinted>
  <dcterms:created xsi:type="dcterms:W3CDTF">2018-02-04T14:00:00Z</dcterms:created>
  <dcterms:modified xsi:type="dcterms:W3CDTF">2018-02-04T14:54:00Z</dcterms:modified>
</cp:coreProperties>
</file>